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2DE961"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r w:rsidR="00F16FA5">
        <w:fldChar w:fldCharType="begin"/>
      </w:r>
      <w:r w:rsidR="00F16FA5">
        <w:instrText xml:space="preserve"> DOCPROPERTY  MtgSeq  \* MERGEFORMAT </w:instrText>
      </w:r>
      <w:r w:rsidR="00F16FA5">
        <w:fldChar w:fldCharType="separate"/>
      </w:r>
      <w:r w:rsidR="00C73CCC">
        <w:rPr>
          <w:b/>
          <w:noProof/>
          <w:sz w:val="24"/>
        </w:rPr>
        <w:t>11</w:t>
      </w:r>
      <w:r w:rsidR="00FF66C9">
        <w:rPr>
          <w:b/>
          <w:noProof/>
          <w:sz w:val="24"/>
        </w:rPr>
        <w:t>1</w:t>
      </w:r>
      <w:r w:rsidR="00F16FA5">
        <w:rPr>
          <w:b/>
          <w:noProof/>
          <w:sz w:val="24"/>
        </w:rPr>
        <w:fldChar w:fldCharType="end"/>
      </w:r>
      <w:r>
        <w:rPr>
          <w:b/>
          <w:i/>
          <w:noProof/>
          <w:sz w:val="28"/>
        </w:rPr>
        <w:tab/>
      </w:r>
      <w:r w:rsidR="00FF66C9">
        <w:rPr>
          <w:b/>
          <w:i/>
          <w:noProof/>
          <w:sz w:val="28"/>
        </w:rPr>
        <w:t>R4-24</w:t>
      </w:r>
      <w:r w:rsidR="00C73CCC">
        <w:rPr>
          <w:b/>
          <w:i/>
          <w:noProof/>
          <w:sz w:val="28"/>
        </w:rPr>
        <w:t>0</w:t>
      </w:r>
      <w:bookmarkStart w:id="0" w:name="_GoBack"/>
      <w:r w:rsidR="00BF2F90" w:rsidRPr="00BF2F90">
        <w:rPr>
          <w:b/>
          <w:i/>
          <w:noProof/>
          <w:sz w:val="28"/>
        </w:rPr>
        <w:t>9737</w:t>
      </w:r>
      <w:bookmarkEnd w:id="0"/>
    </w:p>
    <w:p w14:paraId="7CB45193" w14:textId="45E4BF30" w:rsidR="001E41F3" w:rsidRDefault="00F16FA5" w:rsidP="005E2C44">
      <w:pPr>
        <w:pStyle w:val="CRCoverPage"/>
        <w:outlineLvl w:val="0"/>
        <w:rPr>
          <w:b/>
          <w:noProof/>
          <w:sz w:val="24"/>
        </w:rPr>
      </w:pPr>
      <w:r>
        <w:fldChar w:fldCharType="begin"/>
      </w:r>
      <w:r>
        <w:instrText xml:space="preserve"> DOCPROPERTY  Location  \* MERGEFORMAT </w:instrText>
      </w:r>
      <w:r>
        <w:fldChar w:fldCharType="separate"/>
      </w:r>
      <w:r w:rsidR="00C73CCC">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73CCC">
        <w:rPr>
          <w:b/>
          <w:noProof/>
          <w:sz w:val="24"/>
        </w:rPr>
        <w:t>Japon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73CCC">
        <w:rPr>
          <w:b/>
          <w:noProof/>
          <w:sz w:val="24"/>
        </w:rPr>
        <w:t>20th</w:t>
      </w:r>
      <w:r>
        <w:rPr>
          <w:b/>
          <w:noProof/>
          <w:sz w:val="24"/>
        </w:rPr>
        <w:fldChar w:fldCharType="end"/>
      </w:r>
      <w:r w:rsidR="00547111">
        <w:rPr>
          <w:b/>
          <w:noProof/>
          <w:sz w:val="24"/>
        </w:rPr>
        <w:t xml:space="preserve"> </w:t>
      </w:r>
      <w:r w:rsidR="0078799C">
        <w:rPr>
          <w:b/>
          <w:noProof/>
          <w:sz w:val="24"/>
        </w:rPr>
        <w:t>–</w:t>
      </w:r>
      <w:r w:rsidR="00547111">
        <w:rPr>
          <w:b/>
          <w:noProof/>
          <w:sz w:val="24"/>
        </w:rPr>
        <w:t xml:space="preserve"> </w:t>
      </w:r>
      <w:r w:rsidR="00C73CCC">
        <w:rPr>
          <w:b/>
          <w:noProof/>
          <w:sz w:val="24"/>
        </w:rPr>
        <w:t>24th May</w:t>
      </w:r>
      <w:r w:rsidR="0078799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F16FA5" w:rsidP="00E13F3D">
            <w:pPr>
              <w:pStyle w:val="CRCoverPage"/>
              <w:spacing w:after="0"/>
              <w:jc w:val="right"/>
              <w:rPr>
                <w:b/>
                <w:noProof/>
                <w:sz w:val="28"/>
              </w:rPr>
            </w:pPr>
            <w:r>
              <w:fldChar w:fldCharType="begin"/>
            </w:r>
            <w:r>
              <w:instrText xml:space="preserve"> DOCPROPERTY  Spec#  \* MERGEFORMAT </w:instrText>
            </w:r>
            <w:r>
              <w:fldChar w:fldCharType="separate"/>
            </w:r>
            <w:r w:rsidR="0078799C">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F16FA5" w:rsidP="00547111">
            <w:pPr>
              <w:pStyle w:val="CRCoverPage"/>
              <w:spacing w:after="0"/>
              <w:rPr>
                <w:noProof/>
              </w:rPr>
            </w:pPr>
            <w:r>
              <w:fldChar w:fldCharType="begin"/>
            </w:r>
            <w:r>
              <w:instrText xml:space="preserve"> DOCPROPERTY  Cr#  \* MERGEFORMAT </w:instrText>
            </w:r>
            <w:r>
              <w:fldChar w:fldCharType="separate"/>
            </w:r>
            <w:r w:rsidR="0078799C">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9B6B" w:rsidR="001E41F3" w:rsidRPr="00410371" w:rsidRDefault="00F16FA5">
            <w:pPr>
              <w:pStyle w:val="CRCoverPage"/>
              <w:spacing w:after="0"/>
              <w:jc w:val="center"/>
              <w:rPr>
                <w:noProof/>
                <w:sz w:val="28"/>
              </w:rPr>
            </w:pPr>
            <w:r>
              <w:fldChar w:fldCharType="begin"/>
            </w:r>
            <w:r>
              <w:instrText xml:space="preserve"> DOCPROPERTY  Version  \* MERGEFORMAT </w:instrText>
            </w:r>
            <w:r>
              <w:fldChar w:fldCharType="separate"/>
            </w:r>
            <w:r w:rsidR="00EE0C4C">
              <w:rPr>
                <w:b/>
                <w:noProof/>
                <w:sz w:val="28"/>
              </w:rPr>
              <w:t>18.</w:t>
            </w:r>
            <w:r w:rsidR="00A001C8">
              <w:rPr>
                <w:b/>
                <w:noProof/>
                <w:sz w:val="28"/>
              </w:rPr>
              <w:t>1</w:t>
            </w:r>
            <w:r w:rsidR="00EE0C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CDC2C" w:rsidR="001E41F3" w:rsidRDefault="00D82ECE" w:rsidP="00E43925">
            <w:pPr>
              <w:pStyle w:val="CRCoverPage"/>
              <w:spacing w:after="0"/>
              <w:ind w:left="100"/>
              <w:rPr>
                <w:noProof/>
              </w:rPr>
            </w:pPr>
            <w:proofErr w:type="spellStart"/>
            <w:r w:rsidRPr="00D82ECE">
              <w:t>DraftCR</w:t>
            </w:r>
            <w:proofErr w:type="spellEnd"/>
            <w:r w:rsidR="00EE0C4C">
              <w:t xml:space="preserve"> for TS 38.181: </w:t>
            </w:r>
            <w:r w:rsidR="00736741">
              <w:t>FR2</w:t>
            </w:r>
            <w:r w:rsidR="004564FB">
              <w:t>-NTN</w:t>
            </w:r>
            <w:r w:rsidR="00736741">
              <w:t xml:space="preserve"> introduction in </w:t>
            </w:r>
            <w:r w:rsidR="00107114">
              <w:t>Clause</w:t>
            </w:r>
            <w:r w:rsidR="00E43925">
              <w:t>s</w:t>
            </w:r>
            <w:r w:rsidR="00107114">
              <w:t xml:space="preserve"> </w:t>
            </w:r>
            <w:r w:rsidR="00E43925" w:rsidRPr="00E43925">
              <w:t>9.7.1 General 9.7.2 OTA occupied bandwidth 9.7.3 ACLR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B32CC" w:rsidR="001E41F3" w:rsidRDefault="00F16FA5" w:rsidP="00C73CCC">
            <w:pPr>
              <w:pStyle w:val="CRCoverPage"/>
              <w:spacing w:after="0"/>
              <w:ind w:left="100"/>
              <w:rPr>
                <w:noProof/>
              </w:rPr>
            </w:pPr>
            <w:r>
              <w:fldChar w:fldCharType="begin"/>
            </w:r>
            <w:r>
              <w:instrText xml:space="preserve"> DOCPROPERTY  SourceIfWg  \* MERGEFORMAT </w:instrText>
            </w:r>
            <w:r>
              <w:fldChar w:fldCharType="separate"/>
            </w:r>
            <w:r w:rsidR="00C73CCC">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0DAD" w:rsidR="001E41F3" w:rsidRDefault="005446C3">
            <w:pPr>
              <w:pStyle w:val="CRCoverPage"/>
              <w:spacing w:after="0"/>
              <w:ind w:left="100"/>
              <w:rPr>
                <w:noProof/>
              </w:rPr>
            </w:pPr>
            <w:proofErr w:type="spellStart"/>
            <w:r w:rsidRPr="005446C3">
              <w:t>NR_NTN_enh</w:t>
            </w:r>
            <w:proofErr w:type="spellEnd"/>
            <w:r w:rsidRPr="005446C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11F32" w:rsidR="001E41F3" w:rsidRDefault="00F16FA5" w:rsidP="00C73CCC">
            <w:pPr>
              <w:pStyle w:val="CRCoverPage"/>
              <w:spacing w:after="0"/>
              <w:ind w:left="100"/>
              <w:rPr>
                <w:noProof/>
              </w:rPr>
            </w:pPr>
            <w:r>
              <w:fldChar w:fldCharType="begin"/>
            </w:r>
            <w:r>
              <w:instrText xml:space="preserve"> DOCPROPERTY  ResDate  \* MERGEFORMAT </w:instrText>
            </w:r>
            <w:r>
              <w:fldChar w:fldCharType="separate"/>
            </w:r>
            <w:r w:rsidR="00C73CCC">
              <w:rPr>
                <w:noProof/>
              </w:rPr>
              <w:t>2024-05</w:t>
            </w:r>
            <w:r w:rsidR="007540DF">
              <w:rPr>
                <w:noProof/>
              </w:rPr>
              <w:t>-</w:t>
            </w:r>
            <w:r w:rsidR="00C73CCC">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F16FA5" w:rsidP="00D24991">
            <w:pPr>
              <w:pStyle w:val="CRCoverPage"/>
              <w:spacing w:after="0"/>
              <w:ind w:left="100" w:right="-609"/>
              <w:rPr>
                <w:b/>
                <w:noProof/>
              </w:rPr>
            </w:pPr>
            <w:r>
              <w:fldChar w:fldCharType="begin"/>
            </w:r>
            <w:r>
              <w:instrText xml:space="preserve"> DOCPROPERTY  Cat  \* MERGEFORMAT </w:instrText>
            </w:r>
            <w:r>
              <w:fldChar w:fldCharType="separate"/>
            </w:r>
            <w:r w:rsidR="00B778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F16F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540D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77804" w:rsidR="001E41F3" w:rsidRDefault="00A56C64">
            <w:pPr>
              <w:pStyle w:val="CRCoverPage"/>
              <w:spacing w:after="0"/>
              <w:ind w:left="100"/>
              <w:rPr>
                <w:noProof/>
              </w:rPr>
            </w:pPr>
            <w:r>
              <w:rPr>
                <w:noProof/>
              </w:rPr>
              <w:t>Introduction of FR2-NTN</w:t>
            </w:r>
            <w:r w:rsidR="00461A63">
              <w:rPr>
                <w:noProof/>
              </w:rPr>
              <w:t xml:space="preserve"> and SAN Type 2-O</w:t>
            </w:r>
            <w:r>
              <w:rPr>
                <w:noProof/>
              </w:rPr>
              <w:t xml:space="preserve"> in </w:t>
            </w:r>
            <w:r w:rsidR="00461A63">
              <w:rPr>
                <w:noProof/>
              </w:rPr>
              <w:t xml:space="preserve">TS </w:t>
            </w:r>
            <w:r>
              <w:rPr>
                <w:noProof/>
              </w:rPr>
              <w:t xml:space="preserve">38.108 implies </w:t>
            </w:r>
            <w:r w:rsidR="00461A63">
              <w:rPr>
                <w:noProof/>
              </w:rPr>
              <w:t>update of TS</w:t>
            </w:r>
            <w:r>
              <w:rPr>
                <w:noProof/>
              </w:rPr>
              <w:t xml:space="preserve"> 38.181 </w:t>
            </w:r>
            <w:r w:rsidR="00461A63">
              <w:rPr>
                <w:noProof/>
              </w:rPr>
              <w:t>with s</w:t>
            </w:r>
            <w:r w:rsidR="00291129">
              <w:rPr>
                <w:noProof/>
              </w:rPr>
              <w:t>i</w:t>
            </w:r>
            <w:r w:rsidR="00461A63">
              <w:rPr>
                <w:noProof/>
              </w:rPr>
              <w:t>milar</w:t>
            </w:r>
            <w:r w:rsidR="00291129">
              <w:rPr>
                <w:noProof/>
              </w:rPr>
              <w:t xml:space="preserve"> features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A9E59" w:rsidR="001E41F3" w:rsidRDefault="00EF3748" w:rsidP="00E43925">
            <w:pPr>
              <w:pStyle w:val="CRCoverPage"/>
              <w:spacing w:after="0"/>
              <w:ind w:left="100"/>
              <w:rPr>
                <w:noProof/>
              </w:rPr>
            </w:pPr>
            <w:r>
              <w:rPr>
                <w:noProof/>
              </w:rPr>
              <w:t xml:space="preserve">Introduction of </w:t>
            </w:r>
            <w:r w:rsidR="00E43925">
              <w:rPr>
                <w:noProof/>
              </w:rPr>
              <w:t>General/</w:t>
            </w:r>
            <w:r w:rsidR="00E43925" w:rsidRPr="00E43925">
              <w:rPr>
                <w:noProof/>
              </w:rPr>
              <w:t>OTA</w:t>
            </w:r>
            <w:r w:rsidR="00E43925">
              <w:rPr>
                <w:noProof/>
              </w:rPr>
              <w:t xml:space="preserve"> occupied bandwidth/</w:t>
            </w:r>
            <w:r w:rsidR="00E43925" w:rsidRPr="00E43925">
              <w:rPr>
                <w:noProof/>
              </w:rPr>
              <w:t xml:space="preserve">ACLR </w:t>
            </w:r>
            <w:r w:rsidR="000D652F">
              <w:rPr>
                <w:noProof/>
              </w:rPr>
              <w:t xml:space="preserve">for </w:t>
            </w:r>
            <w:r>
              <w:rPr>
                <w:noProof/>
              </w:rPr>
              <w:t>FR2-NTN, also aligned with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280EC" w:rsidR="001E41F3" w:rsidRDefault="00CB7257">
            <w:pPr>
              <w:pStyle w:val="CRCoverPage"/>
              <w:spacing w:after="0"/>
              <w:ind w:left="100"/>
              <w:rPr>
                <w:noProof/>
              </w:rPr>
            </w:pPr>
            <w:r>
              <w:rPr>
                <w:noProof/>
              </w:rPr>
              <w:t>FR2</w:t>
            </w:r>
            <w:r w:rsidR="004564FB">
              <w:rPr>
                <w:noProof/>
              </w:rPr>
              <w:t>-NTN</w:t>
            </w:r>
            <w:r>
              <w:rPr>
                <w:noProof/>
              </w:rPr>
              <w:t xml:space="preserve"> support not existing in clause</w:t>
            </w:r>
            <w:r w:rsidR="00E43925">
              <w:rPr>
                <w:noProof/>
              </w:rPr>
              <w:t>s</w:t>
            </w:r>
            <w:r>
              <w:rPr>
                <w:noProof/>
              </w:rPr>
              <w:t xml:space="preserve"> 9.</w:t>
            </w:r>
            <w:r w:rsidR="00E43925">
              <w:rPr>
                <w:noProof/>
              </w:rPr>
              <w:t>7.1, 9.7.2, 9.7.3</w:t>
            </w:r>
            <w:r w:rsidR="004564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071FC" w:rsidR="001E41F3" w:rsidRDefault="00E43925">
            <w:pPr>
              <w:pStyle w:val="CRCoverPage"/>
              <w:spacing w:after="0"/>
              <w:ind w:left="100"/>
              <w:rPr>
                <w:noProof/>
              </w:rPr>
            </w:pPr>
            <w:r>
              <w:rPr>
                <w:noProof/>
              </w:rPr>
              <w:t>9.7.1, 9.7.2, 9.7.3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CA0EA" w14:textId="16926A46" w:rsidR="00F1441A" w:rsidRDefault="00F1441A" w:rsidP="000A68B6">
      <w:pPr>
        <w:pStyle w:val="Titre2"/>
        <w:rPr>
          <w:color w:val="FF0000"/>
        </w:rPr>
      </w:pPr>
      <w:bookmarkStart w:id="2" w:name="_Toc120544753"/>
      <w:bookmarkStart w:id="3" w:name="_Toc120545108"/>
      <w:bookmarkStart w:id="4" w:name="_Toc120545724"/>
      <w:bookmarkStart w:id="5" w:name="_Toc120606625"/>
      <w:bookmarkStart w:id="6" w:name="_Toc120606979"/>
      <w:bookmarkStart w:id="7" w:name="_Toc120607333"/>
      <w:bookmarkStart w:id="8" w:name="_Toc120607690"/>
      <w:bookmarkStart w:id="9" w:name="_Toc120608053"/>
      <w:bookmarkStart w:id="10" w:name="_Toc120608418"/>
      <w:bookmarkStart w:id="11" w:name="_Toc120608798"/>
      <w:bookmarkStart w:id="12" w:name="_Toc120609178"/>
      <w:bookmarkStart w:id="13" w:name="_Toc120609569"/>
      <w:bookmarkStart w:id="14" w:name="_Toc120609960"/>
      <w:bookmarkStart w:id="15" w:name="_Toc120610712"/>
      <w:bookmarkStart w:id="16" w:name="_Toc120611114"/>
      <w:bookmarkStart w:id="17" w:name="_Toc120611523"/>
      <w:bookmarkStart w:id="18" w:name="_Toc120611941"/>
      <w:bookmarkStart w:id="19" w:name="_Toc120612361"/>
      <w:bookmarkStart w:id="20" w:name="_Toc120612788"/>
      <w:bookmarkStart w:id="21" w:name="_Toc120613217"/>
      <w:bookmarkStart w:id="22" w:name="_Toc120613647"/>
      <w:bookmarkStart w:id="23" w:name="_Toc120614077"/>
      <w:bookmarkStart w:id="24" w:name="_Toc120614520"/>
      <w:bookmarkStart w:id="25" w:name="_Toc120614979"/>
      <w:bookmarkStart w:id="26" w:name="_Toc120622156"/>
      <w:bookmarkStart w:id="27" w:name="_Toc120622662"/>
      <w:bookmarkStart w:id="28" w:name="_Toc120623281"/>
      <w:bookmarkStart w:id="29" w:name="_Toc120623806"/>
      <w:bookmarkStart w:id="30" w:name="_Toc120624343"/>
      <w:bookmarkStart w:id="31" w:name="_Toc120624880"/>
      <w:bookmarkStart w:id="32" w:name="_Toc120625417"/>
      <w:bookmarkStart w:id="33" w:name="_Toc120625954"/>
      <w:bookmarkStart w:id="34" w:name="_Toc120626501"/>
      <w:bookmarkStart w:id="35" w:name="_Toc120627057"/>
      <w:bookmarkStart w:id="36" w:name="_Toc120627622"/>
      <w:bookmarkStart w:id="37" w:name="_Toc120628198"/>
      <w:bookmarkStart w:id="38" w:name="_Toc120628783"/>
      <w:bookmarkStart w:id="39" w:name="_Toc120629371"/>
      <w:bookmarkStart w:id="40" w:name="_Toc120630872"/>
      <w:bookmarkStart w:id="41" w:name="_Toc120631523"/>
      <w:bookmarkStart w:id="42" w:name="_Toc120632173"/>
      <w:bookmarkStart w:id="43" w:name="_Toc120632823"/>
      <w:bookmarkStart w:id="44" w:name="_Toc120633473"/>
      <w:bookmarkStart w:id="45" w:name="_Toc120634124"/>
      <w:bookmarkStart w:id="46" w:name="_Toc120634775"/>
      <w:bookmarkStart w:id="47" w:name="_Toc121753899"/>
      <w:bookmarkStart w:id="48" w:name="_Toc121754569"/>
      <w:bookmarkStart w:id="49" w:name="_Toc129108521"/>
      <w:bookmarkStart w:id="50" w:name="_Toc129109182"/>
      <w:bookmarkStart w:id="51" w:name="_Toc129109844"/>
      <w:bookmarkStart w:id="52" w:name="_Toc130388964"/>
      <w:bookmarkStart w:id="53" w:name="_Toc130390037"/>
      <w:bookmarkStart w:id="54" w:name="_Toc130390725"/>
      <w:bookmarkStart w:id="55" w:name="_Toc131624489"/>
      <w:bookmarkStart w:id="56" w:name="_Toc137475922"/>
      <w:bookmarkStart w:id="57" w:name="_Toc138872577"/>
      <w:bookmarkStart w:id="58" w:name="_Toc138874163"/>
      <w:bookmarkStart w:id="59" w:name="_Toc145524761"/>
      <w:bookmarkStart w:id="60" w:name="_Toc153559886"/>
      <w:r w:rsidRPr="00F1441A">
        <w:rPr>
          <w:color w:val="FF0000"/>
        </w:rPr>
        <w:lastRenderedPageBreak/>
        <w:t xml:space="preserve">-------- </w:t>
      </w:r>
      <w:proofErr w:type="gramStart"/>
      <w:r w:rsidRPr="00F1441A">
        <w:rPr>
          <w:color w:val="FF0000"/>
        </w:rPr>
        <w:t>start</w:t>
      </w:r>
      <w:proofErr w:type="gramEnd"/>
      <w:r w:rsidRPr="00F1441A">
        <w:rPr>
          <w:color w:val="FF0000"/>
        </w:rPr>
        <w:t xml:space="preserve"> of change ---------</w:t>
      </w:r>
    </w:p>
    <w:p w14:paraId="0A03C232" w14:textId="77777777" w:rsidR="00E43925" w:rsidRPr="00E43925" w:rsidRDefault="00E43925" w:rsidP="00E43925"/>
    <w:p w14:paraId="488B712A" w14:textId="77777777" w:rsidR="00E43925" w:rsidRPr="00E43925" w:rsidRDefault="00E43925" w:rsidP="00E4392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21102716"/>
      <w:bookmarkStart w:id="62" w:name="_Toc29810565"/>
      <w:bookmarkStart w:id="63" w:name="_Toc36635917"/>
      <w:bookmarkStart w:id="64" w:name="_Toc37272863"/>
      <w:bookmarkStart w:id="65" w:name="_Toc45885940"/>
      <w:bookmarkStart w:id="66" w:name="_Toc53183046"/>
      <w:bookmarkStart w:id="67" w:name="_Toc58915713"/>
      <w:bookmarkStart w:id="68" w:name="_Toc58917894"/>
      <w:bookmarkStart w:id="69" w:name="_Toc66693763"/>
      <w:bookmarkStart w:id="70" w:name="_Toc74915715"/>
      <w:bookmarkStart w:id="71" w:name="_Toc76114340"/>
      <w:bookmarkStart w:id="72" w:name="_Toc76544226"/>
      <w:bookmarkStart w:id="73" w:name="_Toc82536348"/>
      <w:bookmarkStart w:id="74" w:name="_Toc89952641"/>
      <w:bookmarkStart w:id="75" w:name="_Toc98766457"/>
      <w:bookmarkStart w:id="76" w:name="_Toc99702820"/>
      <w:bookmarkStart w:id="77" w:name="_Toc106206606"/>
      <w:bookmarkStart w:id="78" w:name="_Toc115080608"/>
      <w:bookmarkStart w:id="79" w:name="_Toc120544933"/>
      <w:bookmarkStart w:id="80" w:name="_Toc120545288"/>
      <w:bookmarkStart w:id="81" w:name="_Toc120545904"/>
      <w:bookmarkStart w:id="82" w:name="_Toc120606808"/>
      <w:bookmarkStart w:id="83" w:name="_Toc120607162"/>
      <w:bookmarkStart w:id="84" w:name="_Toc120607519"/>
      <w:bookmarkStart w:id="85" w:name="_Toc120607882"/>
      <w:bookmarkStart w:id="86" w:name="_Toc120608247"/>
      <w:bookmarkStart w:id="87" w:name="_Toc120608627"/>
      <w:bookmarkStart w:id="88" w:name="_Toc120609007"/>
      <w:bookmarkStart w:id="89" w:name="_Toc120609398"/>
      <w:bookmarkStart w:id="90" w:name="_Toc120609789"/>
      <w:bookmarkStart w:id="91" w:name="_Toc120610190"/>
      <w:bookmarkStart w:id="92" w:name="_Toc120610943"/>
      <w:bookmarkStart w:id="93" w:name="_Toc120611352"/>
      <w:bookmarkStart w:id="94" w:name="_Toc120611770"/>
      <w:bookmarkStart w:id="95" w:name="_Toc120612190"/>
      <w:bookmarkStart w:id="96" w:name="_Toc120612617"/>
      <w:bookmarkStart w:id="97" w:name="_Toc120613046"/>
      <w:bookmarkStart w:id="98" w:name="_Toc120613476"/>
      <w:bookmarkStart w:id="99" w:name="_Toc120613906"/>
      <w:bookmarkStart w:id="100" w:name="_Toc120614349"/>
      <w:bookmarkStart w:id="101" w:name="_Toc120614808"/>
      <w:bookmarkStart w:id="102" w:name="_Toc120615283"/>
      <w:bookmarkStart w:id="103" w:name="_Toc120622491"/>
      <w:bookmarkStart w:id="104" w:name="_Toc120622997"/>
      <w:bookmarkStart w:id="105" w:name="_Toc120623633"/>
      <w:bookmarkStart w:id="106" w:name="_Toc120624158"/>
      <w:bookmarkStart w:id="107" w:name="_Toc120624695"/>
      <w:bookmarkStart w:id="108" w:name="_Toc120625232"/>
      <w:bookmarkStart w:id="109" w:name="_Toc120625769"/>
      <w:bookmarkStart w:id="110" w:name="_Toc120626306"/>
      <w:bookmarkStart w:id="111" w:name="_Toc120626853"/>
      <w:bookmarkStart w:id="112" w:name="_Toc120627409"/>
      <w:bookmarkStart w:id="113" w:name="_Toc120627974"/>
      <w:bookmarkStart w:id="114" w:name="_Toc120628550"/>
      <w:bookmarkStart w:id="115" w:name="_Toc120629135"/>
      <w:bookmarkStart w:id="116" w:name="_Toc120629723"/>
      <w:bookmarkStart w:id="117" w:name="_Toc120631224"/>
      <w:bookmarkStart w:id="118" w:name="_Toc120631875"/>
      <w:bookmarkStart w:id="119" w:name="_Toc120632525"/>
      <w:bookmarkStart w:id="120" w:name="_Toc120633175"/>
      <w:bookmarkStart w:id="121" w:name="_Toc120633825"/>
      <w:bookmarkStart w:id="122" w:name="_Toc120634476"/>
      <w:bookmarkStart w:id="123" w:name="_Toc120635127"/>
      <w:bookmarkStart w:id="124" w:name="_Toc121754251"/>
      <w:bookmarkStart w:id="125" w:name="_Toc121754921"/>
      <w:bookmarkStart w:id="126" w:name="_Toc129108870"/>
      <w:bookmarkStart w:id="127" w:name="_Toc129109535"/>
      <w:bookmarkStart w:id="128" w:name="_Toc129110208"/>
      <w:bookmarkStart w:id="129" w:name="_Toc130389328"/>
      <w:bookmarkStart w:id="130" w:name="_Toc130390401"/>
      <w:bookmarkStart w:id="131" w:name="_Toc130391089"/>
      <w:bookmarkStart w:id="132" w:name="_Toc131624853"/>
      <w:bookmarkStart w:id="133" w:name="_Toc137476286"/>
      <w:bookmarkStart w:id="134" w:name="_Toc138872941"/>
      <w:bookmarkStart w:id="135" w:name="_Toc138874527"/>
      <w:bookmarkStart w:id="136" w:name="_Toc145525126"/>
      <w:bookmarkStart w:id="137" w:name="_Toc153560251"/>
      <w:bookmarkStart w:id="138" w:name="_Toc161647551"/>
      <w:r w:rsidRPr="00E43925">
        <w:rPr>
          <w:rFonts w:ascii="Arial" w:hAnsi="Arial"/>
          <w:sz w:val="28"/>
          <w:lang w:eastAsia="en-GB"/>
        </w:rPr>
        <w:t>9.7.1</w:t>
      </w:r>
      <w:r w:rsidRPr="00E43925">
        <w:rPr>
          <w:rFonts w:ascii="Arial" w:hAnsi="Arial"/>
          <w:sz w:val="28"/>
          <w:lang w:eastAsia="en-GB"/>
        </w:rPr>
        <w:tab/>
        <w:t>Genera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43925">
        <w:rPr>
          <w:rFonts w:ascii="Arial" w:hAnsi="Arial"/>
          <w:sz w:val="28"/>
          <w:lang w:eastAsia="en-GB"/>
        </w:rPr>
        <w:t>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8812B48" w14:textId="77777777" w:rsidR="00E43925" w:rsidRPr="00E43925" w:rsidRDefault="00E43925" w:rsidP="00E43925">
      <w:pPr>
        <w:overflowPunct w:val="0"/>
        <w:autoSpaceDE w:val="0"/>
        <w:autoSpaceDN w:val="0"/>
        <w:adjustRightInd w:val="0"/>
        <w:textAlignment w:val="baseline"/>
        <w:rPr>
          <w:color w:val="000000"/>
          <w:lang w:eastAsia="en-GB"/>
        </w:rPr>
      </w:pPr>
      <w:bookmarkStart w:id="139" w:name="_Hlk505597907"/>
      <w:r w:rsidRPr="00E43925">
        <w:rPr>
          <w:lang w:eastAsia="en-GB"/>
        </w:rPr>
        <w:t xml:space="preserve">Unwanted emissions consist of so-called out-of-band emissions and spurious emissions according to ITU definitions </w:t>
      </w:r>
      <w:r w:rsidRPr="00E43925">
        <w:rPr>
          <w:rFonts w:cs="Arial"/>
          <w:lang w:eastAsia="en-GB"/>
        </w:rPr>
        <w:t>ITU-R SM.329</w:t>
      </w:r>
      <w:r w:rsidRPr="00E43925">
        <w:rPr>
          <w:lang w:eastAsia="en-GB"/>
        </w:rPr>
        <w:t xml:space="preserve"> [</w:t>
      </w:r>
      <w:r w:rsidRPr="00E43925">
        <w:rPr>
          <w:rFonts w:eastAsia="DengXian" w:hint="eastAsia"/>
          <w:lang w:eastAsia="zh-CN"/>
        </w:rPr>
        <w:t>4</w:t>
      </w:r>
      <w:r w:rsidRPr="00E43925">
        <w:rPr>
          <w:lang w:eastAsia="en-GB"/>
        </w:rPr>
        <w:t xml:space="preserve">]. In ITU terminology, out of band emissions are unwanted emissions immediately outside the </w:t>
      </w:r>
      <w:r w:rsidRPr="00E43925">
        <w:rPr>
          <w:i/>
          <w:lang w:eastAsia="en-GB"/>
        </w:rPr>
        <w:t>SAN channel bandwidth</w:t>
      </w:r>
      <w:r w:rsidRPr="00E43925">
        <w:rPr>
          <w:lang w:eastAsia="en-GB"/>
        </w:rPr>
        <w:t xml:space="preserve"> </w:t>
      </w:r>
      <w:r w:rsidRPr="00E43925">
        <w:rPr>
          <w:color w:val="000000"/>
          <w:lang w:eastAsia="en-GB"/>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E662685" w14:textId="483AE95B" w:rsidR="00E43925" w:rsidRPr="00E43925" w:rsidRDefault="00E43925" w:rsidP="00E43925">
      <w:pPr>
        <w:overflowPunct w:val="0"/>
        <w:autoSpaceDE w:val="0"/>
        <w:autoSpaceDN w:val="0"/>
        <w:adjustRightInd w:val="0"/>
        <w:textAlignment w:val="baseline"/>
        <w:rPr>
          <w:rFonts w:cs="v5.0.0"/>
          <w:color w:val="000000"/>
          <w:lang w:eastAsia="en-GB"/>
        </w:rPr>
      </w:pPr>
      <w:r w:rsidRPr="00E43925">
        <w:rPr>
          <w:rFonts w:cs="v5.0.0"/>
          <w:color w:val="000000"/>
          <w:lang w:eastAsia="en-GB"/>
        </w:rPr>
        <w:t xml:space="preserve">The OTA out-of-band emissions requirement for the </w:t>
      </w:r>
      <w:r w:rsidRPr="00E43925">
        <w:rPr>
          <w:rFonts w:cs="v5.0.0"/>
          <w:i/>
          <w:color w:val="000000"/>
          <w:lang w:eastAsia="en-GB"/>
        </w:rPr>
        <w:t>SAN type 1-O</w:t>
      </w:r>
      <w:r w:rsidRPr="00E43925">
        <w:rPr>
          <w:rFonts w:cs="v5.0.0"/>
          <w:color w:val="000000"/>
          <w:lang w:eastAsia="en-GB"/>
        </w:rPr>
        <w:t xml:space="preserve"> </w:t>
      </w:r>
      <w:ins w:id="140" w:author="Dorin PANAITOPOL" w:date="2024-05-07T13:30:00Z">
        <w:r w:rsidR="007B2A90">
          <w:rPr>
            <w:rFonts w:cs="v5.0.0"/>
            <w:color w:val="000000"/>
            <w:lang w:eastAsia="en-GB"/>
          </w:rPr>
          <w:t xml:space="preserve">and </w:t>
        </w:r>
        <w:r w:rsidR="007B2A90">
          <w:rPr>
            <w:rFonts w:cs="v5.0.0"/>
            <w:i/>
            <w:color w:val="000000"/>
            <w:lang w:eastAsia="en-GB"/>
          </w:rPr>
          <w:t>SAN type 2</w:t>
        </w:r>
        <w:r w:rsidR="007B2A90" w:rsidRPr="00E43925">
          <w:rPr>
            <w:rFonts w:cs="v5.0.0"/>
            <w:i/>
            <w:color w:val="000000"/>
            <w:lang w:eastAsia="en-GB"/>
          </w:rPr>
          <w:t>-O</w:t>
        </w:r>
        <w:r w:rsidR="007B2A90" w:rsidRPr="00E43925">
          <w:rPr>
            <w:rFonts w:cs="v5.0.0"/>
            <w:color w:val="000000"/>
            <w:lang w:eastAsia="en-GB"/>
          </w:rPr>
          <w:t xml:space="preserve"> </w:t>
        </w:r>
      </w:ins>
      <w:del w:id="141" w:author="Dorin PANAITOPOL" w:date="2024-05-07T13:30:00Z">
        <w:r w:rsidRPr="00E43925" w:rsidDel="007B2A90">
          <w:rPr>
            <w:rFonts w:cs="v5.0.0"/>
            <w:color w:val="000000"/>
            <w:lang w:eastAsia="en-GB"/>
          </w:rPr>
          <w:delText>is</w:delText>
        </w:r>
      </w:del>
      <w:ins w:id="142" w:author="Dorin PANAITOPOL" w:date="2024-05-07T13:30:00Z">
        <w:r w:rsidR="007B2A90">
          <w:rPr>
            <w:rFonts w:cs="v5.0.0"/>
            <w:color w:val="000000"/>
            <w:lang w:eastAsia="en-GB"/>
          </w:rPr>
          <w:t>are</w:t>
        </w:r>
      </w:ins>
      <w:r w:rsidRPr="00E43925">
        <w:rPr>
          <w:rFonts w:cs="v5.0.0"/>
          <w:color w:val="000000"/>
          <w:lang w:eastAsia="en-GB"/>
        </w:rPr>
        <w:t xml:space="preserve"> specified both in terms of Adjacent Channel Leakage power Ratio (ACLR) and </w:t>
      </w:r>
      <w:r w:rsidRPr="00E43925">
        <w:rPr>
          <w:rFonts w:eastAsia="DengXian" w:cs="v5.0.0" w:hint="eastAsia"/>
          <w:color w:val="000000"/>
          <w:lang w:eastAsia="zh-CN"/>
        </w:rPr>
        <w:t>out-of-band emissions</w:t>
      </w:r>
      <w:r w:rsidRPr="00E43925">
        <w:rPr>
          <w:rFonts w:cs="v5.0.0"/>
          <w:color w:val="000000"/>
          <w:lang w:eastAsia="en-GB"/>
        </w:rPr>
        <w:t xml:space="preserve"> (</w:t>
      </w:r>
      <w:r w:rsidRPr="00E43925">
        <w:rPr>
          <w:rFonts w:eastAsia="DengXian" w:cs="v5.0.0" w:hint="eastAsia"/>
          <w:color w:val="000000"/>
          <w:lang w:eastAsia="zh-CN"/>
        </w:rPr>
        <w:t>OOBE</w:t>
      </w:r>
      <w:r w:rsidRPr="00E43925">
        <w:rPr>
          <w:rFonts w:cs="v5.0.0"/>
          <w:color w:val="000000"/>
          <w:lang w:eastAsia="en-GB"/>
        </w:rPr>
        <w:t xml:space="preserve">). </w:t>
      </w:r>
    </w:p>
    <w:p w14:paraId="2FE0B374" w14:textId="77777777" w:rsidR="00E43925" w:rsidRPr="00E43925" w:rsidRDefault="00E43925" w:rsidP="00E43925">
      <w:pPr>
        <w:keepNext/>
        <w:keepLines/>
        <w:overflowPunct w:val="0"/>
        <w:autoSpaceDE w:val="0"/>
        <w:autoSpaceDN w:val="0"/>
        <w:adjustRightInd w:val="0"/>
        <w:spacing w:before="60"/>
        <w:jc w:val="center"/>
        <w:textAlignment w:val="baseline"/>
        <w:rPr>
          <w:rFonts w:ascii="Arial" w:hAnsi="Arial"/>
          <w:b/>
          <w:i/>
          <w:color w:val="000000"/>
          <w:lang w:eastAsia="en-GB"/>
        </w:rPr>
      </w:pPr>
      <w:r w:rsidRPr="00E43925">
        <w:rPr>
          <w:rFonts w:ascii="Arial" w:hAnsi="Arial"/>
          <w:b/>
          <w:color w:val="000000"/>
          <w:lang w:eastAsia="en-GB"/>
        </w:rPr>
        <w:t>Table 9.7.1-1: Void</w:t>
      </w:r>
    </w:p>
    <w:p w14:paraId="5A513BC9" w14:textId="77777777" w:rsidR="00E43925" w:rsidRPr="00E43925" w:rsidRDefault="00E43925" w:rsidP="00E43925">
      <w:pPr>
        <w:overflowPunct w:val="0"/>
        <w:autoSpaceDE w:val="0"/>
        <w:autoSpaceDN w:val="0"/>
        <w:adjustRightInd w:val="0"/>
        <w:textAlignment w:val="baseline"/>
        <w:rPr>
          <w:color w:val="000000"/>
          <w:lang w:eastAsia="en-GB"/>
        </w:rPr>
      </w:pPr>
    </w:p>
    <w:bookmarkEnd w:id="139"/>
    <w:p w14:paraId="796F7544" w14:textId="77777777" w:rsidR="00E43925" w:rsidRPr="00E43925" w:rsidRDefault="00E43925" w:rsidP="00E43925">
      <w:pPr>
        <w:overflowPunct w:val="0"/>
        <w:autoSpaceDE w:val="0"/>
        <w:autoSpaceDN w:val="0"/>
        <w:adjustRightInd w:val="0"/>
        <w:textAlignment w:val="baseline"/>
        <w:rPr>
          <w:rFonts w:eastAsia="DengXian"/>
          <w:color w:val="000000"/>
          <w:lang w:eastAsia="zh-CN"/>
        </w:rPr>
      </w:pPr>
      <w:r w:rsidRPr="00E43925">
        <w:rPr>
          <w:color w:val="000000"/>
          <w:lang w:eastAsia="en-GB"/>
        </w:rPr>
        <w:t>The unwanted emission requirements are applied per cell for all the configurations.  Requirements for OTA unwanted emissions are captured using TRP,</w:t>
      </w:r>
      <w:r w:rsidRPr="00E43925">
        <w:rPr>
          <w:rFonts w:hint="eastAsia"/>
          <w:color w:val="000000"/>
          <w:lang w:eastAsia="zh-CN"/>
        </w:rPr>
        <w:t xml:space="preserve"> or</w:t>
      </w:r>
      <w:r w:rsidRPr="00E43925">
        <w:rPr>
          <w:color w:val="000000"/>
          <w:lang w:eastAsia="en-GB"/>
        </w:rPr>
        <w:t xml:space="preserve"> </w:t>
      </w:r>
      <w:r w:rsidRPr="00E43925">
        <w:rPr>
          <w:i/>
          <w:color w:val="000000"/>
          <w:lang w:eastAsia="en-GB"/>
        </w:rPr>
        <w:t>directional requirements</w:t>
      </w:r>
      <w:r w:rsidRPr="00E43925">
        <w:rPr>
          <w:color w:val="000000"/>
          <w:lang w:eastAsia="en-GB"/>
        </w:rPr>
        <w:t xml:space="preserve"> as described per requirement.</w:t>
      </w:r>
    </w:p>
    <w:p w14:paraId="43F2BD72"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noProof/>
          <w:color w:val="000000"/>
          <w:lang w:eastAsia="ja-JP"/>
        </w:rPr>
        <w:t>For the OTA TRP measurement procedures, refer to TS 38.141-2 [1</w:t>
      </w:r>
      <w:r w:rsidRPr="00E43925">
        <w:rPr>
          <w:rFonts w:eastAsia="DengXian" w:hint="eastAsia"/>
          <w:noProof/>
          <w:color w:val="000000"/>
          <w:lang w:eastAsia="zh-CN"/>
        </w:rPr>
        <w:t>8</w:t>
      </w:r>
      <w:r w:rsidRPr="00E43925">
        <w:rPr>
          <w:noProof/>
          <w:color w:val="000000"/>
          <w:lang w:eastAsia="ja-JP"/>
        </w:rPr>
        <w:t>], annex I.</w:t>
      </w:r>
    </w:p>
    <w:p w14:paraId="525A8F1C"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There is in addition a requirement for occupied bandwidth.</w:t>
      </w:r>
    </w:p>
    <w:p w14:paraId="7731170F" w14:textId="77777777" w:rsidR="00E43925" w:rsidRPr="00E43925" w:rsidRDefault="00E43925" w:rsidP="00E43925">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en-GB"/>
        </w:rPr>
      </w:pPr>
      <w:bookmarkStart w:id="143" w:name="_Toc21102717"/>
      <w:bookmarkStart w:id="144" w:name="_Toc29810566"/>
      <w:bookmarkStart w:id="145" w:name="_Toc36635918"/>
      <w:bookmarkStart w:id="146" w:name="_Toc37272864"/>
      <w:bookmarkStart w:id="147" w:name="_Toc45885941"/>
      <w:bookmarkStart w:id="148" w:name="_Toc53183047"/>
      <w:bookmarkStart w:id="149" w:name="_Toc58915714"/>
      <w:bookmarkStart w:id="150" w:name="_Toc58917895"/>
      <w:bookmarkStart w:id="151" w:name="_Toc66693764"/>
      <w:bookmarkStart w:id="152" w:name="_Toc74915716"/>
      <w:bookmarkStart w:id="153" w:name="_Toc76114341"/>
      <w:bookmarkStart w:id="154" w:name="_Toc76544227"/>
      <w:bookmarkStart w:id="155" w:name="_Toc82536349"/>
      <w:bookmarkStart w:id="156" w:name="_Toc89952642"/>
      <w:bookmarkStart w:id="157" w:name="_Toc98766458"/>
      <w:bookmarkStart w:id="158" w:name="_Toc99702821"/>
      <w:bookmarkStart w:id="159" w:name="_Toc106206607"/>
      <w:bookmarkStart w:id="160" w:name="_Toc115080609"/>
      <w:bookmarkStart w:id="161" w:name="_Toc120544934"/>
      <w:bookmarkStart w:id="162" w:name="_Toc120545289"/>
      <w:bookmarkStart w:id="163" w:name="_Toc120545905"/>
      <w:bookmarkStart w:id="164" w:name="_Toc120606809"/>
      <w:bookmarkStart w:id="165" w:name="_Toc120607163"/>
      <w:bookmarkStart w:id="166" w:name="_Toc120607520"/>
      <w:bookmarkStart w:id="167" w:name="_Toc120607883"/>
      <w:bookmarkStart w:id="168" w:name="_Toc120608248"/>
      <w:bookmarkStart w:id="169" w:name="_Toc120608628"/>
      <w:bookmarkStart w:id="170" w:name="_Toc120609008"/>
      <w:bookmarkStart w:id="171" w:name="_Toc120609399"/>
      <w:bookmarkStart w:id="172" w:name="_Toc120609790"/>
      <w:bookmarkStart w:id="173" w:name="_Toc120610191"/>
      <w:bookmarkStart w:id="174" w:name="_Toc120610944"/>
      <w:bookmarkStart w:id="175" w:name="_Toc120611353"/>
      <w:bookmarkStart w:id="176" w:name="_Toc120611771"/>
      <w:bookmarkStart w:id="177" w:name="_Toc120612191"/>
      <w:bookmarkStart w:id="178" w:name="_Toc120612618"/>
      <w:bookmarkStart w:id="179" w:name="_Toc120613047"/>
      <w:bookmarkStart w:id="180" w:name="_Toc120613477"/>
      <w:bookmarkStart w:id="181" w:name="_Toc120613907"/>
      <w:bookmarkStart w:id="182" w:name="_Toc120614350"/>
      <w:bookmarkStart w:id="183" w:name="_Toc120614809"/>
      <w:bookmarkStart w:id="184" w:name="_Toc120615284"/>
      <w:bookmarkStart w:id="185" w:name="_Toc120622492"/>
      <w:bookmarkStart w:id="186" w:name="_Toc120622998"/>
      <w:bookmarkStart w:id="187" w:name="_Toc120623634"/>
      <w:bookmarkStart w:id="188" w:name="_Toc120624159"/>
      <w:bookmarkStart w:id="189" w:name="_Toc120624696"/>
      <w:bookmarkStart w:id="190" w:name="_Toc120625233"/>
      <w:bookmarkStart w:id="191" w:name="_Toc120625770"/>
      <w:bookmarkStart w:id="192" w:name="_Toc120626307"/>
      <w:bookmarkStart w:id="193" w:name="_Toc120626854"/>
      <w:bookmarkStart w:id="194" w:name="_Toc120627410"/>
      <w:bookmarkStart w:id="195" w:name="_Toc120627975"/>
      <w:bookmarkStart w:id="196" w:name="_Toc120628551"/>
      <w:bookmarkStart w:id="197" w:name="_Toc120629136"/>
      <w:bookmarkStart w:id="198" w:name="_Toc120629724"/>
      <w:bookmarkStart w:id="199" w:name="_Toc120631225"/>
      <w:bookmarkStart w:id="200" w:name="_Toc120631876"/>
      <w:bookmarkStart w:id="201" w:name="_Toc120632526"/>
      <w:bookmarkStart w:id="202" w:name="_Toc120633176"/>
      <w:bookmarkStart w:id="203" w:name="_Toc120633826"/>
      <w:bookmarkStart w:id="204" w:name="_Toc120634477"/>
      <w:bookmarkStart w:id="205" w:name="_Toc120635128"/>
      <w:bookmarkStart w:id="206" w:name="_Toc121754252"/>
      <w:bookmarkStart w:id="207" w:name="_Toc121754922"/>
      <w:bookmarkStart w:id="208" w:name="_Toc129108871"/>
      <w:bookmarkStart w:id="209" w:name="_Toc129109536"/>
      <w:bookmarkStart w:id="210" w:name="_Toc129110209"/>
      <w:bookmarkStart w:id="211" w:name="_Toc130389329"/>
      <w:bookmarkStart w:id="212" w:name="_Toc130390402"/>
      <w:bookmarkStart w:id="213" w:name="_Toc130391090"/>
      <w:bookmarkStart w:id="214" w:name="_Toc131624854"/>
      <w:bookmarkStart w:id="215" w:name="_Toc137476287"/>
      <w:bookmarkStart w:id="216" w:name="_Toc138872942"/>
      <w:bookmarkStart w:id="217" w:name="_Toc138874528"/>
      <w:bookmarkStart w:id="218" w:name="_Toc145525127"/>
      <w:bookmarkStart w:id="219" w:name="_Toc153560252"/>
      <w:bookmarkStart w:id="220" w:name="_Toc161647552"/>
      <w:r w:rsidRPr="00E43925">
        <w:rPr>
          <w:rFonts w:ascii="Arial" w:hAnsi="Arial"/>
          <w:color w:val="000000"/>
          <w:sz w:val="28"/>
          <w:lang w:eastAsia="en-GB"/>
        </w:rPr>
        <w:t>9.7.2</w:t>
      </w:r>
      <w:r w:rsidRPr="00E43925">
        <w:rPr>
          <w:rFonts w:ascii="Arial" w:hAnsi="Arial"/>
          <w:color w:val="000000"/>
          <w:sz w:val="28"/>
          <w:lang w:eastAsia="en-GB"/>
        </w:rPr>
        <w:tab/>
        <w:t>OTA occupied bandwidth</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14E9E40"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color w:val="000000"/>
          <w:sz w:val="24"/>
          <w:lang w:eastAsia="en-GB"/>
        </w:rPr>
      </w:pPr>
      <w:bookmarkStart w:id="221" w:name="_Toc90422835"/>
      <w:bookmarkStart w:id="222" w:name="_Toc82621988"/>
      <w:bookmarkStart w:id="223" w:name="_Toc74663447"/>
      <w:bookmarkStart w:id="224" w:name="_Toc67916826"/>
      <w:bookmarkStart w:id="225" w:name="_Toc61179530"/>
      <w:bookmarkStart w:id="226" w:name="_Toc61179060"/>
      <w:bookmarkStart w:id="227" w:name="_Toc53178822"/>
      <w:bookmarkStart w:id="228" w:name="_Toc53178371"/>
      <w:bookmarkStart w:id="229" w:name="_Toc45893651"/>
      <w:bookmarkStart w:id="230" w:name="_Toc44712338"/>
      <w:bookmarkStart w:id="231" w:name="_Toc37267735"/>
      <w:bookmarkStart w:id="232" w:name="_Toc37260347"/>
      <w:bookmarkStart w:id="233" w:name="_Toc36817425"/>
      <w:bookmarkStart w:id="234" w:name="_Toc29811873"/>
      <w:bookmarkStart w:id="235" w:name="_Toc21127664"/>
      <w:bookmarkStart w:id="236" w:name="_Toc104311078"/>
      <w:bookmarkStart w:id="237" w:name="_Toc106126779"/>
      <w:bookmarkStart w:id="238" w:name="_Toc106177092"/>
      <w:bookmarkStart w:id="239" w:name="_Toc114242260"/>
      <w:bookmarkStart w:id="240" w:name="_Toc120624160"/>
      <w:bookmarkStart w:id="241" w:name="_Toc120624697"/>
      <w:bookmarkStart w:id="242" w:name="_Toc120625234"/>
      <w:bookmarkStart w:id="243" w:name="_Toc120625771"/>
      <w:bookmarkStart w:id="244" w:name="_Toc120626308"/>
      <w:bookmarkStart w:id="245" w:name="_Toc120626855"/>
      <w:bookmarkStart w:id="246" w:name="_Toc120627411"/>
      <w:bookmarkStart w:id="247" w:name="_Toc120627976"/>
      <w:bookmarkStart w:id="248" w:name="_Toc120628552"/>
      <w:bookmarkStart w:id="249" w:name="_Toc120629137"/>
      <w:bookmarkStart w:id="250" w:name="_Toc120629725"/>
      <w:bookmarkStart w:id="251" w:name="_Toc120631226"/>
      <w:bookmarkStart w:id="252" w:name="_Toc120631877"/>
      <w:bookmarkStart w:id="253" w:name="_Toc120632527"/>
      <w:bookmarkStart w:id="254" w:name="_Toc120633177"/>
      <w:bookmarkStart w:id="255" w:name="_Toc120633827"/>
      <w:bookmarkStart w:id="256" w:name="_Toc120634478"/>
      <w:bookmarkStart w:id="257" w:name="_Toc120635129"/>
      <w:bookmarkStart w:id="258" w:name="_Toc121754253"/>
      <w:bookmarkStart w:id="259" w:name="_Toc121754923"/>
      <w:bookmarkStart w:id="260" w:name="_Toc129108872"/>
      <w:bookmarkStart w:id="261" w:name="_Toc129109537"/>
      <w:bookmarkStart w:id="262" w:name="_Toc129110210"/>
      <w:bookmarkStart w:id="263" w:name="_Toc130389330"/>
      <w:bookmarkStart w:id="264" w:name="_Toc130390403"/>
      <w:bookmarkStart w:id="265" w:name="_Toc130391091"/>
      <w:bookmarkStart w:id="266" w:name="_Toc131624855"/>
      <w:bookmarkStart w:id="267" w:name="_Toc137476288"/>
      <w:bookmarkStart w:id="268" w:name="_Toc138872943"/>
      <w:bookmarkStart w:id="269" w:name="_Toc138874529"/>
      <w:bookmarkStart w:id="270" w:name="_Toc145525128"/>
      <w:bookmarkStart w:id="271" w:name="_Toc153560253"/>
      <w:bookmarkStart w:id="272" w:name="_Toc161647553"/>
      <w:r w:rsidRPr="00E43925">
        <w:rPr>
          <w:rFonts w:ascii="Arial" w:hAnsi="Arial"/>
          <w:sz w:val="24"/>
          <w:lang w:eastAsia="en-GB"/>
        </w:rPr>
        <w:t>9.7.2.1</w:t>
      </w:r>
      <w:r w:rsidRPr="00E43925">
        <w:rPr>
          <w:rFonts w:ascii="Arial" w:hAnsi="Arial"/>
          <w:sz w:val="24"/>
          <w:lang w:eastAsia="en-GB"/>
        </w:rP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019C435"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 xml:space="preserve">The OTA occupied bandwidth is the width of a frequency band such that, below the lower and above the upper frequency limits, the mean powers emitted are each equal to a specified percentage </w:t>
      </w:r>
      <w:r w:rsidRPr="00E43925">
        <w:rPr>
          <w:rFonts w:ascii="Symbol" w:hAnsi="Symbol" w:cs="v4.2.0"/>
          <w:color w:val="000000"/>
          <w:lang w:eastAsia="en-GB"/>
        </w:rPr>
        <w:t></w:t>
      </w:r>
      <w:r w:rsidRPr="00E43925">
        <w:rPr>
          <w:color w:val="000000"/>
          <w:lang w:eastAsia="en-GB"/>
        </w:rPr>
        <w:t>/2 of the total mean transmitted power. See also recommendation ITU-R SM.328 [</w:t>
      </w:r>
      <w:r w:rsidRPr="00E43925">
        <w:rPr>
          <w:rFonts w:eastAsia="DengXian" w:hint="eastAsia"/>
          <w:color w:val="000000"/>
          <w:lang w:eastAsia="zh-CN"/>
        </w:rPr>
        <w:t>5</w:t>
      </w:r>
      <w:r w:rsidRPr="00E43925">
        <w:rPr>
          <w:color w:val="000000"/>
          <w:lang w:eastAsia="en-GB"/>
        </w:rPr>
        <w:t>].</w:t>
      </w:r>
    </w:p>
    <w:p w14:paraId="6788FF9E"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 xml:space="preserve">The value of </w:t>
      </w:r>
      <w:r w:rsidRPr="00E43925">
        <w:rPr>
          <w:rFonts w:ascii="Symbol" w:hAnsi="Symbol" w:cs="v4.2.0"/>
          <w:color w:val="000000"/>
          <w:lang w:eastAsia="en-GB"/>
        </w:rPr>
        <w:t></w:t>
      </w:r>
      <w:r w:rsidRPr="00E43925">
        <w:rPr>
          <w:color w:val="000000"/>
          <w:lang w:eastAsia="en-GB"/>
        </w:rPr>
        <w:t>/2 shall be taken as 0.5%.</w:t>
      </w:r>
    </w:p>
    <w:p w14:paraId="0DC32C7D"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The minimum requirement below may be applied regionally. There may also be regional requirements to declare the OTA occupied bandwidth according to the definition in the present clause.</w:t>
      </w:r>
    </w:p>
    <w:p w14:paraId="138E73F5"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 xml:space="preserve">The OTA occupied bandwidth is defined as a </w:t>
      </w:r>
      <w:r w:rsidRPr="00E43925">
        <w:rPr>
          <w:i/>
          <w:color w:val="000000"/>
          <w:lang w:eastAsia="en-GB"/>
        </w:rPr>
        <w:t>directional requirement</w:t>
      </w:r>
      <w:r w:rsidRPr="00E43925">
        <w:rPr>
          <w:color w:val="000000"/>
          <w:lang w:eastAsia="en-GB"/>
        </w:rPr>
        <w:t xml:space="preserve"> and shall be met in the manufacturer's declared </w:t>
      </w:r>
      <w:r w:rsidRPr="00E43925">
        <w:rPr>
          <w:i/>
          <w:color w:val="000000"/>
          <w:lang w:eastAsia="en-GB"/>
        </w:rPr>
        <w:t xml:space="preserve">OTA coverage range </w:t>
      </w:r>
      <w:r w:rsidRPr="00E43925">
        <w:rPr>
          <w:color w:val="000000"/>
          <w:lang w:eastAsia="en-GB"/>
        </w:rPr>
        <w:t>at the RIB.</w:t>
      </w:r>
    </w:p>
    <w:p w14:paraId="5B03287D"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273" w:name="_Toc21102719"/>
      <w:bookmarkStart w:id="274" w:name="_Toc29810568"/>
      <w:bookmarkStart w:id="275" w:name="_Toc36635920"/>
      <w:bookmarkStart w:id="276" w:name="_Toc37272866"/>
      <w:bookmarkStart w:id="277" w:name="_Toc45885943"/>
      <w:bookmarkStart w:id="278" w:name="_Toc53183049"/>
      <w:bookmarkStart w:id="279" w:name="_Toc58915716"/>
      <w:bookmarkStart w:id="280" w:name="_Toc58917897"/>
      <w:bookmarkStart w:id="281" w:name="_Toc66693766"/>
      <w:bookmarkStart w:id="282" w:name="_Toc74915718"/>
      <w:bookmarkStart w:id="283" w:name="_Toc76114343"/>
      <w:bookmarkStart w:id="284" w:name="_Toc76544229"/>
      <w:bookmarkStart w:id="285" w:name="_Toc82536351"/>
      <w:bookmarkStart w:id="286" w:name="_Toc89952644"/>
      <w:bookmarkStart w:id="287" w:name="_Toc98766460"/>
      <w:bookmarkStart w:id="288" w:name="_Toc99702823"/>
      <w:bookmarkStart w:id="289" w:name="_Toc106206609"/>
      <w:bookmarkStart w:id="290" w:name="_Toc115080611"/>
      <w:bookmarkStart w:id="291" w:name="_Toc120624161"/>
      <w:bookmarkStart w:id="292" w:name="_Toc120624698"/>
      <w:bookmarkStart w:id="293" w:name="_Toc120625235"/>
      <w:bookmarkStart w:id="294" w:name="_Toc120625772"/>
      <w:bookmarkStart w:id="295" w:name="_Toc120626309"/>
      <w:bookmarkStart w:id="296" w:name="_Toc120626856"/>
      <w:bookmarkStart w:id="297" w:name="_Toc120627412"/>
      <w:bookmarkStart w:id="298" w:name="_Toc120627977"/>
      <w:bookmarkStart w:id="299" w:name="_Toc120628553"/>
      <w:bookmarkStart w:id="300" w:name="_Toc120629138"/>
      <w:bookmarkStart w:id="301" w:name="_Toc120629726"/>
      <w:bookmarkStart w:id="302" w:name="_Toc120631227"/>
      <w:bookmarkStart w:id="303" w:name="_Toc120631878"/>
      <w:bookmarkStart w:id="304" w:name="_Toc120632528"/>
      <w:bookmarkStart w:id="305" w:name="_Toc120633178"/>
      <w:bookmarkStart w:id="306" w:name="_Toc120633828"/>
      <w:bookmarkStart w:id="307" w:name="_Toc120634479"/>
      <w:bookmarkStart w:id="308" w:name="_Toc120635130"/>
      <w:bookmarkStart w:id="309" w:name="_Toc121754254"/>
      <w:bookmarkStart w:id="310" w:name="_Toc121754924"/>
      <w:bookmarkStart w:id="311" w:name="_Toc129108873"/>
      <w:bookmarkStart w:id="312" w:name="_Toc129109538"/>
      <w:bookmarkStart w:id="313" w:name="_Toc129110211"/>
      <w:bookmarkStart w:id="314" w:name="_Toc130389331"/>
      <w:bookmarkStart w:id="315" w:name="_Toc130390404"/>
      <w:bookmarkStart w:id="316" w:name="_Toc130391092"/>
      <w:bookmarkStart w:id="317" w:name="_Toc131624856"/>
      <w:bookmarkStart w:id="318" w:name="_Toc137476289"/>
      <w:bookmarkStart w:id="319" w:name="_Toc138872944"/>
      <w:bookmarkStart w:id="320" w:name="_Toc138874530"/>
      <w:bookmarkStart w:id="321" w:name="_Toc145525129"/>
      <w:bookmarkStart w:id="322" w:name="_Toc153560254"/>
      <w:bookmarkStart w:id="323" w:name="_Toc161647554"/>
      <w:r w:rsidRPr="00E43925">
        <w:rPr>
          <w:rFonts w:ascii="Arial" w:hAnsi="Arial"/>
          <w:sz w:val="24"/>
          <w:lang w:eastAsia="en-GB"/>
        </w:rPr>
        <w:t>9.7.2.2</w:t>
      </w:r>
      <w:r w:rsidRPr="00E43925">
        <w:rPr>
          <w:rFonts w:ascii="Arial" w:hAnsi="Arial"/>
          <w:sz w:val="24"/>
          <w:lang w:eastAsia="en-GB"/>
        </w:rPr>
        <w:tab/>
        <w:t>Minimum requirement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9C036F6" w14:textId="294508D8" w:rsidR="007B2A90" w:rsidRPr="00E43925" w:rsidDel="007B2A90" w:rsidRDefault="00E43925" w:rsidP="00E43925">
      <w:pPr>
        <w:overflowPunct w:val="0"/>
        <w:autoSpaceDE w:val="0"/>
        <w:autoSpaceDN w:val="0"/>
        <w:adjustRightInd w:val="0"/>
        <w:textAlignment w:val="baseline"/>
        <w:rPr>
          <w:del w:id="324" w:author="Dorin PANAITOPOL" w:date="2024-05-07T13:34:00Z"/>
          <w:color w:val="000000"/>
          <w:lang w:eastAsia="en-GB"/>
        </w:rPr>
      </w:pPr>
      <w:r w:rsidRPr="00E43925">
        <w:rPr>
          <w:rFonts w:hint="eastAsia"/>
          <w:color w:val="000000"/>
          <w:lang w:eastAsia="en-GB"/>
        </w:rPr>
        <w:t>T</w:t>
      </w:r>
      <w:r w:rsidRPr="00E43925">
        <w:rPr>
          <w:color w:val="000000"/>
          <w:lang w:eastAsia="en-GB"/>
        </w:rPr>
        <w:t>he minimum requirement</w:t>
      </w:r>
      <w:r w:rsidRPr="00E43925">
        <w:rPr>
          <w:rFonts w:hint="eastAsia"/>
          <w:color w:val="000000"/>
          <w:lang w:eastAsia="en-GB"/>
        </w:rPr>
        <w:t xml:space="preserve"> for </w:t>
      </w:r>
      <w:ins w:id="325" w:author="Dorin PANAITOPOL" w:date="2024-05-07T13:33:00Z">
        <w:r w:rsidR="007B2A90">
          <w:rPr>
            <w:color w:val="000000"/>
            <w:lang w:eastAsia="en-GB"/>
          </w:rPr>
          <w:t xml:space="preserve">both </w:t>
        </w:r>
      </w:ins>
      <w:r w:rsidRPr="00E43925">
        <w:rPr>
          <w:i/>
          <w:color w:val="000000"/>
          <w:lang w:eastAsia="en-GB"/>
        </w:rPr>
        <w:t>SAN type 1-O</w:t>
      </w:r>
      <w:r w:rsidRPr="00E43925">
        <w:rPr>
          <w:rFonts w:hint="eastAsia"/>
          <w:color w:val="000000"/>
          <w:lang w:eastAsia="en-GB"/>
        </w:rPr>
        <w:t xml:space="preserve"> </w:t>
      </w:r>
      <w:ins w:id="326" w:author="Dorin PANAITOPOL" w:date="2024-05-07T13:33:00Z">
        <w:r w:rsidR="007B2A90">
          <w:rPr>
            <w:color w:val="000000"/>
            <w:lang w:eastAsia="en-GB"/>
          </w:rPr>
          <w:t xml:space="preserve">and </w:t>
        </w:r>
        <w:r w:rsidR="007B2A90">
          <w:rPr>
            <w:i/>
            <w:color w:val="000000"/>
            <w:lang w:eastAsia="en-GB"/>
          </w:rPr>
          <w:t>SAN type 2</w:t>
        </w:r>
        <w:r w:rsidR="007B2A90" w:rsidRPr="00E43925">
          <w:rPr>
            <w:i/>
            <w:color w:val="000000"/>
            <w:lang w:eastAsia="en-GB"/>
          </w:rPr>
          <w:t>-O</w:t>
        </w:r>
        <w:r w:rsidR="007B2A90">
          <w:rPr>
            <w:rFonts w:hint="eastAsia"/>
            <w:color w:val="000000"/>
            <w:lang w:eastAsia="en-GB"/>
          </w:rPr>
          <w:t xml:space="preserve"> </w:t>
        </w:r>
      </w:ins>
      <w:del w:id="327" w:author="Dorin PANAITOPOL" w:date="2024-05-07T13:33:00Z">
        <w:r w:rsidRPr="00E43925" w:rsidDel="007B2A90">
          <w:rPr>
            <w:color w:val="000000"/>
            <w:lang w:eastAsia="en-GB"/>
          </w:rPr>
          <w:delText>is</w:delText>
        </w:r>
      </w:del>
      <w:ins w:id="328" w:author="Dorin PANAITOPOL" w:date="2024-05-07T13:33:00Z">
        <w:r w:rsidR="007B2A90">
          <w:rPr>
            <w:color w:val="000000"/>
            <w:lang w:eastAsia="en-GB"/>
          </w:rPr>
          <w:t>are</w:t>
        </w:r>
      </w:ins>
      <w:r w:rsidRPr="00E43925">
        <w:rPr>
          <w:color w:val="000000"/>
          <w:lang w:eastAsia="en-GB"/>
        </w:rPr>
        <w:t xml:space="preserve"> defined in TS 3</w:t>
      </w:r>
      <w:r w:rsidRPr="00E43925">
        <w:rPr>
          <w:rFonts w:hint="eastAsia"/>
          <w:color w:val="000000"/>
          <w:lang w:eastAsia="en-GB"/>
        </w:rPr>
        <w:t>8</w:t>
      </w:r>
      <w:r w:rsidRPr="00E43925">
        <w:rPr>
          <w:color w:val="000000"/>
          <w:lang w:eastAsia="en-GB"/>
        </w:rPr>
        <w:t>.108 [</w:t>
      </w:r>
      <w:r w:rsidRPr="00E43925">
        <w:rPr>
          <w:rFonts w:eastAsia="DengXian" w:hint="eastAsia"/>
          <w:color w:val="000000"/>
          <w:lang w:eastAsia="zh-CN"/>
        </w:rPr>
        <w:t>2</w:t>
      </w:r>
      <w:r w:rsidRPr="00E43925">
        <w:rPr>
          <w:color w:val="000000"/>
          <w:lang w:eastAsia="en-GB"/>
        </w:rPr>
        <w:t>], clause 9.7.2.2.</w:t>
      </w:r>
    </w:p>
    <w:p w14:paraId="47A19291"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329" w:name="_Toc21102720"/>
      <w:bookmarkStart w:id="330" w:name="_Toc29810569"/>
      <w:bookmarkStart w:id="331" w:name="_Toc36635921"/>
      <w:bookmarkStart w:id="332" w:name="_Toc37272867"/>
      <w:bookmarkStart w:id="333" w:name="_Toc45885944"/>
      <w:bookmarkStart w:id="334" w:name="_Toc53183050"/>
      <w:bookmarkStart w:id="335" w:name="_Toc58915717"/>
      <w:bookmarkStart w:id="336" w:name="_Toc58917898"/>
      <w:bookmarkStart w:id="337" w:name="_Toc66693767"/>
      <w:bookmarkStart w:id="338" w:name="_Toc74915719"/>
      <w:bookmarkStart w:id="339" w:name="_Toc76114344"/>
      <w:bookmarkStart w:id="340" w:name="_Toc76544230"/>
      <w:bookmarkStart w:id="341" w:name="_Toc82536352"/>
      <w:bookmarkStart w:id="342" w:name="_Toc89952645"/>
      <w:bookmarkStart w:id="343" w:name="_Toc98766461"/>
      <w:bookmarkStart w:id="344" w:name="_Toc99702824"/>
      <w:bookmarkStart w:id="345" w:name="_Toc106206610"/>
      <w:bookmarkStart w:id="346" w:name="_Toc115080612"/>
      <w:bookmarkStart w:id="347" w:name="_Toc120624162"/>
      <w:bookmarkStart w:id="348" w:name="_Toc120624699"/>
      <w:bookmarkStart w:id="349" w:name="_Toc120625236"/>
      <w:bookmarkStart w:id="350" w:name="_Toc120625773"/>
      <w:bookmarkStart w:id="351" w:name="_Toc120626310"/>
      <w:bookmarkStart w:id="352" w:name="_Toc120626857"/>
      <w:bookmarkStart w:id="353" w:name="_Toc120627413"/>
      <w:bookmarkStart w:id="354" w:name="_Toc120627978"/>
      <w:bookmarkStart w:id="355" w:name="_Toc120628554"/>
      <w:bookmarkStart w:id="356" w:name="_Toc120629139"/>
      <w:bookmarkStart w:id="357" w:name="_Toc120629727"/>
      <w:bookmarkStart w:id="358" w:name="_Toc120631228"/>
      <w:bookmarkStart w:id="359" w:name="_Toc120631879"/>
      <w:bookmarkStart w:id="360" w:name="_Toc120632529"/>
      <w:bookmarkStart w:id="361" w:name="_Toc120633179"/>
      <w:bookmarkStart w:id="362" w:name="_Toc120633829"/>
      <w:bookmarkStart w:id="363" w:name="_Toc120634480"/>
      <w:bookmarkStart w:id="364" w:name="_Toc120635131"/>
      <w:bookmarkStart w:id="365" w:name="_Toc121754255"/>
      <w:bookmarkStart w:id="366" w:name="_Toc121754925"/>
      <w:bookmarkStart w:id="367" w:name="_Toc129108874"/>
      <w:bookmarkStart w:id="368" w:name="_Toc129109539"/>
      <w:bookmarkStart w:id="369" w:name="_Toc129110212"/>
      <w:bookmarkStart w:id="370" w:name="_Toc130389332"/>
      <w:bookmarkStart w:id="371" w:name="_Toc130390405"/>
      <w:bookmarkStart w:id="372" w:name="_Toc130391093"/>
      <w:bookmarkStart w:id="373" w:name="_Toc131624857"/>
      <w:bookmarkStart w:id="374" w:name="_Toc137476290"/>
      <w:bookmarkStart w:id="375" w:name="_Toc138872945"/>
      <w:bookmarkStart w:id="376" w:name="_Toc138874531"/>
      <w:bookmarkStart w:id="377" w:name="_Toc145525130"/>
      <w:bookmarkStart w:id="378" w:name="_Toc153560255"/>
      <w:bookmarkStart w:id="379" w:name="_Toc161647555"/>
      <w:r w:rsidRPr="00E43925">
        <w:rPr>
          <w:rFonts w:ascii="Arial" w:hAnsi="Arial"/>
          <w:sz w:val="24"/>
          <w:lang w:eastAsia="en-GB"/>
        </w:rPr>
        <w:t>9.7.2.3</w:t>
      </w:r>
      <w:r w:rsidRPr="00E43925">
        <w:rPr>
          <w:rFonts w:ascii="Arial" w:hAnsi="Arial"/>
          <w:sz w:val="24"/>
          <w:lang w:eastAsia="en-GB"/>
        </w:rPr>
        <w:tab/>
        <w:t>Test purpose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C80B2AC" w14:textId="77777777" w:rsidR="00E43925" w:rsidRPr="00E43925" w:rsidRDefault="00E43925" w:rsidP="00E43925">
      <w:pPr>
        <w:overflowPunct w:val="0"/>
        <w:autoSpaceDE w:val="0"/>
        <w:autoSpaceDN w:val="0"/>
        <w:adjustRightInd w:val="0"/>
        <w:textAlignment w:val="baseline"/>
        <w:rPr>
          <w:color w:val="000000"/>
          <w:lang w:eastAsia="sv-SE"/>
        </w:rPr>
      </w:pPr>
      <w:r w:rsidRPr="00E43925">
        <w:rPr>
          <w:color w:val="000000"/>
          <w:lang w:eastAsia="en-GB"/>
        </w:rPr>
        <w:t xml:space="preserve">The test purpose is to verify that the emission at the </w:t>
      </w:r>
      <w:r w:rsidRPr="00E43925">
        <w:rPr>
          <w:i/>
          <w:color w:val="000000"/>
          <w:lang w:eastAsia="en-GB"/>
        </w:rPr>
        <w:t>RIB</w:t>
      </w:r>
      <w:r w:rsidRPr="00E43925">
        <w:rPr>
          <w:color w:val="000000"/>
          <w:lang w:eastAsia="en-GB"/>
        </w:rPr>
        <w:t xml:space="preserve"> does not occupy an excessive bandwidth for the service to be provided and is, therefore, not likely to create interference to other users of the spectrum beyond undue limits.</w:t>
      </w:r>
    </w:p>
    <w:p w14:paraId="10533CD7"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380" w:name="_Toc21102721"/>
      <w:bookmarkStart w:id="381" w:name="_Toc29810570"/>
      <w:bookmarkStart w:id="382" w:name="_Toc36635922"/>
      <w:bookmarkStart w:id="383" w:name="_Toc37272868"/>
      <w:bookmarkStart w:id="384" w:name="_Toc45885945"/>
      <w:bookmarkStart w:id="385" w:name="_Toc53183051"/>
      <w:bookmarkStart w:id="386" w:name="_Toc58915718"/>
      <w:bookmarkStart w:id="387" w:name="_Toc58917899"/>
      <w:bookmarkStart w:id="388" w:name="_Toc66693768"/>
      <w:bookmarkStart w:id="389" w:name="_Toc74915720"/>
      <w:bookmarkStart w:id="390" w:name="_Toc76114345"/>
      <w:bookmarkStart w:id="391" w:name="_Toc76544231"/>
      <w:bookmarkStart w:id="392" w:name="_Toc82536353"/>
      <w:bookmarkStart w:id="393" w:name="_Toc89952646"/>
      <w:bookmarkStart w:id="394" w:name="_Toc98766462"/>
      <w:bookmarkStart w:id="395" w:name="_Toc99702825"/>
      <w:bookmarkStart w:id="396" w:name="_Toc106206611"/>
      <w:bookmarkStart w:id="397" w:name="_Toc115080613"/>
      <w:bookmarkStart w:id="398" w:name="_Toc120624163"/>
      <w:bookmarkStart w:id="399" w:name="_Toc120624700"/>
      <w:bookmarkStart w:id="400" w:name="_Toc120625237"/>
      <w:bookmarkStart w:id="401" w:name="_Toc120625774"/>
      <w:bookmarkStart w:id="402" w:name="_Toc120626311"/>
      <w:bookmarkStart w:id="403" w:name="_Toc120626858"/>
      <w:bookmarkStart w:id="404" w:name="_Toc120627414"/>
      <w:bookmarkStart w:id="405" w:name="_Toc120627979"/>
      <w:bookmarkStart w:id="406" w:name="_Toc120628555"/>
      <w:bookmarkStart w:id="407" w:name="_Toc120629140"/>
      <w:bookmarkStart w:id="408" w:name="_Toc120629728"/>
      <w:bookmarkStart w:id="409" w:name="_Toc120631229"/>
      <w:bookmarkStart w:id="410" w:name="_Toc120631880"/>
      <w:bookmarkStart w:id="411" w:name="_Toc120632530"/>
      <w:bookmarkStart w:id="412" w:name="_Toc120633180"/>
      <w:bookmarkStart w:id="413" w:name="_Toc120633830"/>
      <w:bookmarkStart w:id="414" w:name="_Toc120634481"/>
      <w:bookmarkStart w:id="415" w:name="_Toc120635132"/>
      <w:bookmarkStart w:id="416" w:name="_Toc121754256"/>
      <w:bookmarkStart w:id="417" w:name="_Toc121754926"/>
      <w:bookmarkStart w:id="418" w:name="_Toc129108875"/>
      <w:bookmarkStart w:id="419" w:name="_Toc129109540"/>
      <w:bookmarkStart w:id="420" w:name="_Toc129110213"/>
      <w:bookmarkStart w:id="421" w:name="_Toc130389333"/>
      <w:bookmarkStart w:id="422" w:name="_Toc130390406"/>
      <w:bookmarkStart w:id="423" w:name="_Toc130391094"/>
      <w:bookmarkStart w:id="424" w:name="_Toc131624858"/>
      <w:bookmarkStart w:id="425" w:name="_Toc137476291"/>
      <w:bookmarkStart w:id="426" w:name="_Toc138872946"/>
      <w:bookmarkStart w:id="427" w:name="_Toc138874532"/>
      <w:bookmarkStart w:id="428" w:name="_Toc145525131"/>
      <w:bookmarkStart w:id="429" w:name="_Toc153560256"/>
      <w:bookmarkStart w:id="430" w:name="_Toc161647556"/>
      <w:r w:rsidRPr="00E43925">
        <w:rPr>
          <w:rFonts w:ascii="Arial" w:hAnsi="Arial"/>
          <w:sz w:val="24"/>
          <w:lang w:eastAsia="en-GB"/>
        </w:rPr>
        <w:t>9.7.2.4</w:t>
      </w:r>
      <w:r w:rsidRPr="00E43925">
        <w:rPr>
          <w:rFonts w:ascii="Arial" w:hAnsi="Arial"/>
          <w:sz w:val="24"/>
          <w:lang w:eastAsia="en-GB"/>
        </w:rPr>
        <w:tab/>
        <w:t>Method of test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451BB1A" w14:textId="77777777" w:rsidR="00E43925" w:rsidRPr="00E43925" w:rsidRDefault="00E43925" w:rsidP="00E439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31" w:name="_Toc21102722"/>
      <w:bookmarkStart w:id="432" w:name="_Toc29810571"/>
      <w:bookmarkStart w:id="433" w:name="_Toc36635923"/>
      <w:bookmarkStart w:id="434" w:name="_Toc37272869"/>
      <w:bookmarkStart w:id="435" w:name="_Toc45885946"/>
      <w:bookmarkStart w:id="436" w:name="_Toc53183052"/>
      <w:bookmarkStart w:id="437" w:name="_Toc58915719"/>
      <w:bookmarkStart w:id="438" w:name="_Toc58917900"/>
      <w:bookmarkStart w:id="439" w:name="_Toc66693769"/>
      <w:bookmarkStart w:id="440" w:name="_Toc74915721"/>
      <w:bookmarkStart w:id="441" w:name="_Toc76114346"/>
      <w:bookmarkStart w:id="442" w:name="_Toc76544232"/>
      <w:bookmarkStart w:id="443" w:name="_Toc82536354"/>
      <w:bookmarkStart w:id="444" w:name="_Toc89952647"/>
      <w:bookmarkStart w:id="445" w:name="_Toc98766463"/>
      <w:bookmarkStart w:id="446" w:name="_Toc99702826"/>
      <w:bookmarkStart w:id="447" w:name="_Toc106206612"/>
      <w:bookmarkStart w:id="448" w:name="_Toc115080614"/>
      <w:bookmarkStart w:id="449" w:name="_Toc120623635"/>
      <w:bookmarkStart w:id="450" w:name="_Toc120624164"/>
      <w:bookmarkStart w:id="451" w:name="_Toc120624701"/>
      <w:bookmarkStart w:id="452" w:name="_Toc120625238"/>
      <w:bookmarkStart w:id="453" w:name="_Toc120625775"/>
      <w:bookmarkStart w:id="454" w:name="_Toc120626312"/>
      <w:bookmarkStart w:id="455" w:name="_Toc120626859"/>
      <w:bookmarkStart w:id="456" w:name="_Toc120627415"/>
      <w:bookmarkStart w:id="457" w:name="_Toc120627980"/>
      <w:bookmarkStart w:id="458" w:name="_Toc120628556"/>
      <w:bookmarkStart w:id="459" w:name="_Toc120629141"/>
      <w:bookmarkStart w:id="460" w:name="_Toc120629729"/>
      <w:bookmarkStart w:id="461" w:name="_Toc120631230"/>
      <w:bookmarkStart w:id="462" w:name="_Toc120631881"/>
      <w:bookmarkStart w:id="463" w:name="_Toc120632531"/>
      <w:bookmarkStart w:id="464" w:name="_Toc120633181"/>
      <w:bookmarkStart w:id="465" w:name="_Toc120633831"/>
      <w:bookmarkStart w:id="466" w:name="_Toc120634482"/>
      <w:bookmarkStart w:id="467" w:name="_Toc120635133"/>
      <w:bookmarkStart w:id="468" w:name="_Toc121754257"/>
      <w:bookmarkStart w:id="469" w:name="_Toc121754927"/>
      <w:bookmarkStart w:id="470" w:name="_Toc129108876"/>
      <w:bookmarkStart w:id="471" w:name="_Toc129109541"/>
      <w:bookmarkStart w:id="472" w:name="_Toc129110214"/>
      <w:bookmarkStart w:id="473" w:name="_Toc130389334"/>
      <w:bookmarkStart w:id="474" w:name="_Toc130390407"/>
      <w:bookmarkStart w:id="475" w:name="_Toc130391095"/>
      <w:bookmarkStart w:id="476" w:name="_Toc131624859"/>
      <w:bookmarkStart w:id="477" w:name="_Toc137476292"/>
      <w:bookmarkStart w:id="478" w:name="_Toc138872947"/>
      <w:bookmarkStart w:id="479" w:name="_Toc138874533"/>
      <w:bookmarkStart w:id="480" w:name="_Toc145525132"/>
      <w:bookmarkStart w:id="481" w:name="_Toc153560257"/>
      <w:bookmarkStart w:id="482" w:name="_Toc161647557"/>
      <w:r w:rsidRPr="00E43925">
        <w:rPr>
          <w:rFonts w:ascii="Arial" w:hAnsi="Arial"/>
          <w:sz w:val="22"/>
          <w:lang w:eastAsia="en-GB"/>
        </w:rPr>
        <w:t>9.7.2.4.1</w:t>
      </w:r>
      <w:r w:rsidRPr="00E43925">
        <w:rPr>
          <w:rFonts w:ascii="Arial" w:hAnsi="Arial"/>
          <w:sz w:val="22"/>
          <w:lang w:eastAsia="en-GB"/>
        </w:rPr>
        <w:tab/>
        <w:t>Initial conditions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E83BAB9"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Test environment: Normal, see annex B.2.</w:t>
      </w:r>
    </w:p>
    <w:p w14:paraId="0E9F22BA"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RF channels to be tested</w:t>
      </w:r>
      <w:r w:rsidRPr="00E43925">
        <w:rPr>
          <w:rFonts w:eastAsia="SimSun" w:hint="eastAsia"/>
          <w:color w:val="000000"/>
          <w:lang w:val="en-US" w:eastAsia="zh-CN"/>
        </w:rPr>
        <w:t xml:space="preserve"> for single carrier</w:t>
      </w:r>
      <w:r w:rsidRPr="00E43925">
        <w:rPr>
          <w:color w:val="000000"/>
          <w:lang w:eastAsia="en-GB"/>
        </w:rPr>
        <w:t>: M; see clause 4.9.1.</w:t>
      </w:r>
    </w:p>
    <w:p w14:paraId="0A03F30B"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 xml:space="preserve">Directions to be tested: </w:t>
      </w:r>
      <w:r w:rsidRPr="00E43925">
        <w:rPr>
          <w:rFonts w:eastAsia="SimSun" w:cs="Arial"/>
          <w:color w:val="000000"/>
          <w:szCs w:val="18"/>
          <w:lang w:eastAsia="en-GB"/>
        </w:rPr>
        <w:t xml:space="preserve">OTA coverage range </w:t>
      </w:r>
      <w:r w:rsidRPr="00E43925">
        <w:rPr>
          <w:color w:val="000000"/>
          <w:lang w:eastAsia="en-GB"/>
        </w:rPr>
        <w:t>reference direction (D.</w:t>
      </w:r>
      <w:r w:rsidRPr="00E43925">
        <w:rPr>
          <w:rFonts w:eastAsia="DengXian" w:hint="eastAsia"/>
          <w:color w:val="000000"/>
          <w:lang w:eastAsia="zh-CN"/>
        </w:rPr>
        <w:t>30</w:t>
      </w:r>
      <w:r w:rsidRPr="00E43925">
        <w:rPr>
          <w:color w:val="000000"/>
          <w:lang w:eastAsia="en-GB"/>
        </w:rPr>
        <w:t>).</w:t>
      </w:r>
    </w:p>
    <w:p w14:paraId="548FACAF"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 xml:space="preserve">Beams to be tested: Declared beam with the highest intended EIRP for the narrowest intended beam corresponding to the smallest </w:t>
      </w:r>
      <w:proofErr w:type="spellStart"/>
      <w:r w:rsidRPr="00E43925">
        <w:rPr>
          <w:color w:val="000000"/>
          <w:lang w:eastAsia="en-GB"/>
        </w:rPr>
        <w:t>BeWθ</w:t>
      </w:r>
      <w:proofErr w:type="spellEnd"/>
      <w:r w:rsidRPr="00E43925">
        <w:rPr>
          <w:color w:val="000000"/>
          <w:lang w:eastAsia="en-GB"/>
        </w:rPr>
        <w:t xml:space="preserve">, or for the narrowest intended beam corresponding to the smallest </w:t>
      </w:r>
      <w:proofErr w:type="spellStart"/>
      <w:r w:rsidRPr="00E43925">
        <w:rPr>
          <w:color w:val="000000"/>
          <w:lang w:eastAsia="en-GB"/>
        </w:rPr>
        <w:t>BeWϕ</w:t>
      </w:r>
      <w:proofErr w:type="spellEnd"/>
      <w:r w:rsidRPr="00E43925">
        <w:rPr>
          <w:color w:val="000000"/>
          <w:lang w:eastAsia="en-GB"/>
        </w:rPr>
        <w:t xml:space="preserve"> (D.3, D.11).</w:t>
      </w:r>
    </w:p>
    <w:p w14:paraId="26E09E8D" w14:textId="42629C5A" w:rsidR="00E43925" w:rsidRPr="00E43925" w:rsidRDefault="00E43925" w:rsidP="00E43925">
      <w:pPr>
        <w:overflowPunct w:val="0"/>
        <w:autoSpaceDE w:val="0"/>
        <w:autoSpaceDN w:val="0"/>
        <w:adjustRightInd w:val="0"/>
        <w:textAlignment w:val="baseline"/>
        <w:rPr>
          <w:rFonts w:eastAsia="MS PMincho"/>
          <w:color w:val="000000"/>
          <w:lang w:eastAsia="en-GB"/>
        </w:rPr>
      </w:pPr>
      <w:r w:rsidRPr="00E43925">
        <w:rPr>
          <w:rFonts w:hint="eastAsia"/>
          <w:color w:val="000000"/>
          <w:lang w:eastAsia="zh-CN"/>
        </w:rPr>
        <w:lastRenderedPageBreak/>
        <w:t xml:space="preserve">For </w:t>
      </w:r>
      <w:r w:rsidRPr="00E43925">
        <w:rPr>
          <w:color w:val="000000"/>
          <w:lang w:eastAsia="zh-CN"/>
        </w:rPr>
        <w:t>SAN</w:t>
      </w:r>
      <w:r w:rsidRPr="00E43925">
        <w:rPr>
          <w:rFonts w:hint="eastAsia"/>
          <w:color w:val="000000"/>
          <w:lang w:eastAsia="zh-CN"/>
        </w:rPr>
        <w:t xml:space="preserve"> declared to be capable of single carrier operation</w:t>
      </w:r>
      <w:r w:rsidRPr="00E43925">
        <w:rPr>
          <w:rFonts w:eastAsia="MS PMincho"/>
          <w:color w:val="000000"/>
          <w:lang w:eastAsia="en-GB"/>
        </w:rPr>
        <w:t xml:space="preserve">, start transmission according to </w:t>
      </w:r>
      <w:r w:rsidRPr="00E43925">
        <w:rPr>
          <w:color w:val="000000"/>
          <w:lang w:eastAsia="en-GB"/>
        </w:rPr>
        <w:t>the applicable test configuration in clause </w:t>
      </w:r>
      <w:r w:rsidRPr="00E43925">
        <w:rPr>
          <w:rFonts w:hint="eastAsia"/>
          <w:color w:val="000000"/>
          <w:lang w:val="en-US" w:eastAsia="zh-CN"/>
        </w:rPr>
        <w:t>4.8</w:t>
      </w:r>
      <w:r w:rsidRPr="00E43925">
        <w:rPr>
          <w:color w:val="000000"/>
          <w:lang w:eastAsia="en-GB"/>
        </w:rPr>
        <w:t xml:space="preserve"> using the corresponding test model </w:t>
      </w:r>
      <w:r w:rsidRPr="00E43925">
        <w:rPr>
          <w:rFonts w:eastAsia="MS PMincho" w:hint="eastAsia"/>
          <w:color w:val="000000"/>
          <w:lang w:eastAsia="en-GB"/>
        </w:rPr>
        <w:t>NR-</w:t>
      </w:r>
      <w:r w:rsidRPr="00E43925">
        <w:rPr>
          <w:rFonts w:hint="eastAsia"/>
          <w:color w:val="000000"/>
          <w:lang w:eastAsia="zh-CN"/>
        </w:rPr>
        <w:t>SAN-</w:t>
      </w:r>
      <w:r w:rsidRPr="00E43925">
        <w:rPr>
          <w:rFonts w:eastAsia="MS PMincho" w:hint="eastAsia"/>
          <w:color w:val="000000"/>
          <w:lang w:eastAsia="en-GB"/>
        </w:rPr>
        <w:t>FR1</w:t>
      </w:r>
      <w:r w:rsidRPr="00E43925">
        <w:rPr>
          <w:rFonts w:eastAsia="MS PMincho"/>
          <w:color w:val="000000"/>
          <w:lang w:eastAsia="en-GB"/>
        </w:rPr>
        <w:t>-TM1.1</w:t>
      </w:r>
      <w:r w:rsidRPr="00E43925">
        <w:rPr>
          <w:rFonts w:eastAsia="MS PMincho" w:hint="eastAsia"/>
          <w:color w:val="000000"/>
          <w:lang w:eastAsia="en-GB"/>
        </w:rPr>
        <w:t xml:space="preserve"> for </w:t>
      </w:r>
      <w:r w:rsidRPr="00E43925">
        <w:rPr>
          <w:rFonts w:eastAsia="MS PMincho"/>
          <w:i/>
          <w:color w:val="000000"/>
          <w:lang w:eastAsia="en-GB"/>
        </w:rPr>
        <w:t>SAN type 1-O</w:t>
      </w:r>
      <w:r w:rsidRPr="00E43925">
        <w:rPr>
          <w:rFonts w:eastAsia="MS PMincho" w:hint="eastAsia"/>
          <w:color w:val="000000"/>
          <w:lang w:eastAsia="en-GB"/>
        </w:rPr>
        <w:t xml:space="preserve"> </w:t>
      </w:r>
      <w:ins w:id="483" w:author="Dorin PANAITOPOL" w:date="2024-05-07T13:36:00Z">
        <w:r w:rsidR="007B2A90">
          <w:rPr>
            <w:rFonts w:eastAsia="MS PMincho"/>
            <w:color w:val="000000"/>
            <w:lang w:eastAsia="en-GB"/>
          </w:rPr>
          <w:t xml:space="preserve">or </w:t>
        </w:r>
        <w:r w:rsidR="007B2A90" w:rsidRPr="00E43925">
          <w:rPr>
            <w:rFonts w:eastAsia="MS PMincho" w:hint="eastAsia"/>
            <w:color w:val="000000"/>
            <w:lang w:eastAsia="en-GB"/>
          </w:rPr>
          <w:t>NR-</w:t>
        </w:r>
        <w:r w:rsidR="007B2A90" w:rsidRPr="00E43925">
          <w:rPr>
            <w:rFonts w:hint="eastAsia"/>
            <w:color w:val="000000"/>
            <w:lang w:eastAsia="zh-CN"/>
          </w:rPr>
          <w:t>SAN-</w:t>
        </w:r>
        <w:r w:rsidR="007B2A90">
          <w:rPr>
            <w:rFonts w:eastAsia="MS PMincho" w:hint="eastAsia"/>
            <w:color w:val="000000"/>
            <w:lang w:eastAsia="en-GB"/>
          </w:rPr>
          <w:t>FR</w:t>
        </w:r>
        <w:r w:rsidR="007B2A90">
          <w:rPr>
            <w:rFonts w:eastAsia="MS PMincho"/>
            <w:color w:val="000000"/>
            <w:lang w:eastAsia="en-GB"/>
          </w:rPr>
          <w:t>2</w:t>
        </w:r>
        <w:r w:rsidR="007B2A90" w:rsidRPr="00E43925">
          <w:rPr>
            <w:rFonts w:eastAsia="MS PMincho"/>
            <w:color w:val="000000"/>
            <w:lang w:eastAsia="en-GB"/>
          </w:rPr>
          <w:t>-TM1.1</w:t>
        </w:r>
        <w:r w:rsidR="007B2A90" w:rsidRPr="00E43925">
          <w:rPr>
            <w:rFonts w:eastAsia="MS PMincho" w:hint="eastAsia"/>
            <w:color w:val="000000"/>
            <w:lang w:eastAsia="en-GB"/>
          </w:rPr>
          <w:t xml:space="preserve"> for </w:t>
        </w:r>
        <w:r w:rsidR="007B2A90">
          <w:rPr>
            <w:rFonts w:eastAsia="MS PMincho"/>
            <w:i/>
            <w:color w:val="000000"/>
            <w:lang w:eastAsia="en-GB"/>
          </w:rPr>
          <w:t>SAN type 2</w:t>
        </w:r>
        <w:r w:rsidR="007B2A90" w:rsidRPr="00E43925">
          <w:rPr>
            <w:rFonts w:eastAsia="MS PMincho"/>
            <w:i/>
            <w:color w:val="000000"/>
            <w:lang w:eastAsia="en-GB"/>
          </w:rPr>
          <w:t>-O</w:t>
        </w:r>
        <w:r w:rsidR="007B2A90" w:rsidRPr="00E43925">
          <w:rPr>
            <w:rFonts w:eastAsia="MS PMincho" w:hint="eastAsia"/>
            <w:color w:val="000000"/>
            <w:lang w:eastAsia="en-GB"/>
          </w:rPr>
          <w:t xml:space="preserve"> </w:t>
        </w:r>
      </w:ins>
      <w:r w:rsidRPr="00E43925">
        <w:rPr>
          <w:rFonts w:eastAsia="MS PMincho"/>
          <w:color w:val="000000"/>
          <w:lang w:eastAsia="en-GB"/>
        </w:rPr>
        <w:t xml:space="preserve">in clause 4.9.2 </w:t>
      </w:r>
      <w:r w:rsidRPr="00E43925">
        <w:rPr>
          <w:snapToGrid w:val="0"/>
          <w:color w:val="000000"/>
          <w:lang w:eastAsia="en-GB"/>
        </w:rPr>
        <w:t xml:space="preserve">at </w:t>
      </w:r>
      <w:r w:rsidRPr="00E43925">
        <w:rPr>
          <w:color w:val="000000"/>
          <w:lang w:eastAsia="en-GB"/>
        </w:rPr>
        <w:t xml:space="preserve">manufacturers declared rated carrier </w:t>
      </w:r>
      <w:r w:rsidRPr="00E43925">
        <w:rPr>
          <w:rFonts w:hint="eastAsia"/>
          <w:color w:val="000000"/>
          <w:lang w:eastAsia="en-GB"/>
        </w:rPr>
        <w:t>EIRP</w:t>
      </w:r>
      <w:r w:rsidRPr="00E43925">
        <w:rPr>
          <w:color w:val="000000"/>
          <w:lang w:eastAsia="en-GB"/>
        </w:rPr>
        <w:t xml:space="preserve"> (</w:t>
      </w:r>
      <w:proofErr w:type="spellStart"/>
      <w:r w:rsidRPr="00E43925">
        <w:rPr>
          <w:color w:val="000000"/>
          <w:lang w:eastAsia="en-GB"/>
        </w:rPr>
        <w:t>P</w:t>
      </w:r>
      <w:r w:rsidRPr="00E43925">
        <w:rPr>
          <w:color w:val="000000"/>
          <w:vertAlign w:val="subscript"/>
          <w:lang w:eastAsia="en-GB"/>
        </w:rPr>
        <w:t>rated,c,EIRP</w:t>
      </w:r>
      <w:proofErr w:type="spellEnd"/>
      <w:r w:rsidRPr="00E43925">
        <w:rPr>
          <w:color w:val="000000"/>
          <w:lang w:eastAsia="en-GB"/>
        </w:rPr>
        <w:t>, D.</w:t>
      </w:r>
      <w:r w:rsidRPr="00E43925">
        <w:rPr>
          <w:rFonts w:eastAsia="DengXian" w:hint="eastAsia"/>
          <w:color w:val="000000"/>
          <w:lang w:eastAsia="zh-CN"/>
        </w:rPr>
        <w:t>11</w:t>
      </w:r>
      <w:r w:rsidRPr="00E43925">
        <w:rPr>
          <w:color w:val="000000"/>
          <w:lang w:eastAsia="en-GB"/>
        </w:rPr>
        <w:t>)</w:t>
      </w:r>
      <w:r w:rsidRPr="00E43925">
        <w:rPr>
          <w:rFonts w:eastAsia="MS PMincho"/>
          <w:color w:val="000000"/>
          <w:lang w:eastAsia="en-GB"/>
        </w:rPr>
        <w:t>.</w:t>
      </w:r>
    </w:p>
    <w:p w14:paraId="122F4D0F" w14:textId="77777777" w:rsidR="00E43925" w:rsidRPr="00E43925" w:rsidRDefault="00E43925" w:rsidP="00E439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4" w:name="_Toc21102723"/>
      <w:bookmarkStart w:id="485" w:name="_Toc29810572"/>
      <w:bookmarkStart w:id="486" w:name="_Toc36635924"/>
      <w:bookmarkStart w:id="487" w:name="_Toc37272870"/>
      <w:bookmarkStart w:id="488" w:name="_Toc45885947"/>
      <w:bookmarkStart w:id="489" w:name="_Toc53183053"/>
      <w:bookmarkStart w:id="490" w:name="_Toc58915720"/>
      <w:bookmarkStart w:id="491" w:name="_Toc58917901"/>
      <w:bookmarkStart w:id="492" w:name="_Toc66693770"/>
      <w:bookmarkStart w:id="493" w:name="_Toc74915722"/>
      <w:bookmarkStart w:id="494" w:name="_Toc76114347"/>
      <w:bookmarkStart w:id="495" w:name="_Toc76544233"/>
      <w:bookmarkStart w:id="496" w:name="_Toc82536355"/>
      <w:bookmarkStart w:id="497" w:name="_Toc89952648"/>
      <w:bookmarkStart w:id="498" w:name="_Toc98766464"/>
      <w:bookmarkStart w:id="499" w:name="_Toc99702827"/>
      <w:bookmarkStart w:id="500" w:name="_Toc106206613"/>
      <w:bookmarkStart w:id="501" w:name="_Toc115080615"/>
      <w:bookmarkStart w:id="502" w:name="_Toc120623636"/>
      <w:bookmarkStart w:id="503" w:name="_Toc120624165"/>
      <w:bookmarkStart w:id="504" w:name="_Toc120624702"/>
      <w:bookmarkStart w:id="505" w:name="_Toc120625239"/>
      <w:bookmarkStart w:id="506" w:name="_Toc120625776"/>
      <w:bookmarkStart w:id="507" w:name="_Toc120626313"/>
      <w:bookmarkStart w:id="508" w:name="_Toc120626860"/>
      <w:bookmarkStart w:id="509" w:name="_Toc120627416"/>
      <w:bookmarkStart w:id="510" w:name="_Toc120627981"/>
      <w:bookmarkStart w:id="511" w:name="_Toc120628557"/>
      <w:bookmarkStart w:id="512" w:name="_Toc120629142"/>
      <w:bookmarkStart w:id="513" w:name="_Toc120629730"/>
      <w:bookmarkStart w:id="514" w:name="_Toc120631231"/>
      <w:bookmarkStart w:id="515" w:name="_Toc120631882"/>
      <w:bookmarkStart w:id="516" w:name="_Toc120632532"/>
      <w:bookmarkStart w:id="517" w:name="_Toc120633182"/>
      <w:bookmarkStart w:id="518" w:name="_Toc120633832"/>
      <w:bookmarkStart w:id="519" w:name="_Toc120634483"/>
      <w:bookmarkStart w:id="520" w:name="_Toc120635134"/>
      <w:bookmarkStart w:id="521" w:name="_Toc121754258"/>
      <w:bookmarkStart w:id="522" w:name="_Toc121754928"/>
      <w:bookmarkStart w:id="523" w:name="_Toc129108877"/>
      <w:bookmarkStart w:id="524" w:name="_Toc129109542"/>
      <w:bookmarkStart w:id="525" w:name="_Toc129110215"/>
      <w:bookmarkStart w:id="526" w:name="_Toc130389335"/>
      <w:bookmarkStart w:id="527" w:name="_Toc130390408"/>
      <w:bookmarkStart w:id="528" w:name="_Toc130391096"/>
      <w:bookmarkStart w:id="529" w:name="_Toc131624860"/>
      <w:bookmarkStart w:id="530" w:name="_Toc137476293"/>
      <w:bookmarkStart w:id="531" w:name="_Toc138872948"/>
      <w:bookmarkStart w:id="532" w:name="_Toc138874534"/>
      <w:bookmarkStart w:id="533" w:name="_Toc145525133"/>
      <w:bookmarkStart w:id="534" w:name="_Toc153560258"/>
      <w:bookmarkStart w:id="535" w:name="_Toc161647558"/>
      <w:r w:rsidRPr="00E43925">
        <w:rPr>
          <w:rFonts w:ascii="Arial" w:hAnsi="Arial"/>
          <w:sz w:val="22"/>
          <w:lang w:eastAsia="en-GB"/>
        </w:rPr>
        <w:t>9.7.2.4.2</w:t>
      </w:r>
      <w:r w:rsidRPr="00E43925">
        <w:rPr>
          <w:rFonts w:ascii="Arial" w:hAnsi="Arial"/>
          <w:sz w:val="22"/>
          <w:lang w:eastAsia="en-GB"/>
        </w:rPr>
        <w:tab/>
        <w:t>Procedure</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BABF704"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1)</w:t>
      </w:r>
      <w:r w:rsidRPr="00E43925">
        <w:rPr>
          <w:color w:val="000000"/>
          <w:lang w:eastAsia="en-GB"/>
        </w:rPr>
        <w:tab/>
        <w:t>Place the SAN at the positioner.</w:t>
      </w:r>
    </w:p>
    <w:p w14:paraId="4F3021A1"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2)</w:t>
      </w:r>
      <w:r w:rsidRPr="00E43925">
        <w:rPr>
          <w:color w:val="000000"/>
          <w:lang w:eastAsia="en-GB"/>
        </w:rPr>
        <w:tab/>
        <w:t>Align the manufacturer declared coordinate system orientation (D.</w:t>
      </w:r>
      <w:r w:rsidRPr="00E43925">
        <w:rPr>
          <w:rFonts w:eastAsia="DengXian" w:hint="eastAsia"/>
          <w:color w:val="000000"/>
          <w:lang w:eastAsia="zh-CN"/>
        </w:rPr>
        <w:t>2</w:t>
      </w:r>
      <w:r w:rsidRPr="00E43925">
        <w:rPr>
          <w:color w:val="000000"/>
          <w:lang w:eastAsia="en-GB"/>
        </w:rPr>
        <w:t>) of the SAN with the test system.</w:t>
      </w:r>
    </w:p>
    <w:p w14:paraId="0486FAC7"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3)</w:t>
      </w:r>
      <w:r w:rsidRPr="00E43925">
        <w:rPr>
          <w:color w:val="000000"/>
          <w:lang w:eastAsia="en-GB"/>
        </w:rPr>
        <w:tab/>
        <w:t>Orient the positioner (and SAN) in order that the direction to be tested aligns with the test antenna.</w:t>
      </w:r>
    </w:p>
    <w:p w14:paraId="494F5D3D"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4)</w:t>
      </w:r>
      <w:r w:rsidRPr="00E43925">
        <w:rPr>
          <w:color w:val="000000"/>
          <w:lang w:eastAsia="en-GB"/>
        </w:rPr>
        <w:tab/>
        <w:t>Configure the beam peak direction of the SAN according to the declared beam direction pair.</w:t>
      </w:r>
    </w:p>
    <w:p w14:paraId="04B8C8CD" w14:textId="77777777" w:rsidR="00E43925" w:rsidRPr="00E43925" w:rsidRDefault="00E43925" w:rsidP="00E43925">
      <w:pPr>
        <w:overflowPunct w:val="0"/>
        <w:autoSpaceDE w:val="0"/>
        <w:autoSpaceDN w:val="0"/>
        <w:adjustRightInd w:val="0"/>
        <w:ind w:left="568" w:hanging="284"/>
        <w:textAlignment w:val="baseline"/>
        <w:rPr>
          <w:rFonts w:eastAsia="MS PMincho"/>
          <w:color w:val="000000"/>
          <w:lang w:eastAsia="en-GB"/>
        </w:rPr>
      </w:pPr>
      <w:r w:rsidRPr="00E43925">
        <w:rPr>
          <w:snapToGrid w:val="0"/>
          <w:color w:val="000000"/>
          <w:lang w:eastAsia="en-GB"/>
        </w:rPr>
        <w:t>5)</w:t>
      </w:r>
      <w:r w:rsidRPr="00E43925">
        <w:rPr>
          <w:snapToGrid w:val="0"/>
          <w:color w:val="000000"/>
          <w:lang w:eastAsia="en-GB"/>
        </w:rPr>
        <w:tab/>
        <w:t xml:space="preserve">Set the </w:t>
      </w:r>
      <w:r w:rsidRPr="00E43925">
        <w:rPr>
          <w:rFonts w:eastAsia="Yu Mincho"/>
          <w:snapToGrid w:val="0"/>
          <w:color w:val="000000"/>
          <w:lang w:eastAsia="en-GB"/>
        </w:rPr>
        <w:t xml:space="preserve">SAN </w:t>
      </w:r>
      <w:r w:rsidRPr="00E43925">
        <w:rPr>
          <w:snapToGrid w:val="0"/>
          <w:color w:val="000000"/>
          <w:lang w:eastAsia="en-GB"/>
        </w:rPr>
        <w:t>to transmit signal.</w:t>
      </w:r>
    </w:p>
    <w:p w14:paraId="3FFC1991" w14:textId="60580D3B"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6)</w:t>
      </w:r>
      <w:r w:rsidRPr="00E43925">
        <w:rPr>
          <w:color w:val="000000"/>
          <w:lang w:eastAsia="en-GB"/>
        </w:rPr>
        <w:tab/>
      </w:r>
      <w:r w:rsidRPr="00E43925">
        <w:rPr>
          <w:rFonts w:hint="eastAsia"/>
          <w:color w:val="000000"/>
          <w:lang w:eastAsia="en-GB"/>
        </w:rPr>
        <w:t>M</w:t>
      </w:r>
      <w:r w:rsidRPr="00E43925">
        <w:rPr>
          <w:color w:val="000000"/>
          <w:lang w:eastAsia="en-GB"/>
        </w:rPr>
        <w:t xml:space="preserve">easure the spectrum emission of the transmitted signal using at least the number of measurement points, and across a span, as listed in </w:t>
      </w:r>
      <w:proofErr w:type="gramStart"/>
      <w:r w:rsidRPr="00E43925">
        <w:rPr>
          <w:color w:val="000000"/>
          <w:lang w:eastAsia="en-GB"/>
        </w:rPr>
        <w:t>table</w:t>
      </w:r>
      <w:ins w:id="536" w:author="Dorin PANAITOPOL" w:date="2024-05-07T14:04:00Z">
        <w:r w:rsidR="00FE2B49">
          <w:rPr>
            <w:color w:val="000000"/>
            <w:lang w:eastAsia="en-GB"/>
          </w:rPr>
          <w:t>s</w:t>
        </w:r>
      </w:ins>
      <w:proofErr w:type="gramEnd"/>
      <w:r w:rsidRPr="00E43925">
        <w:rPr>
          <w:color w:val="000000"/>
          <w:lang w:eastAsia="en-GB"/>
        </w:rPr>
        <w:t xml:space="preserve"> 9.7.2.4.2-1</w:t>
      </w:r>
      <w:ins w:id="537" w:author="Dorin PANAITOPOL" w:date="2024-05-07T14:04:00Z">
        <w:r w:rsidR="00FE2B49">
          <w:rPr>
            <w:color w:val="000000"/>
            <w:lang w:eastAsia="en-GB"/>
          </w:rPr>
          <w:t xml:space="preserve"> and </w:t>
        </w:r>
        <w:r w:rsidR="00FE2B49" w:rsidRPr="00E43925">
          <w:rPr>
            <w:color w:val="000000"/>
            <w:lang w:eastAsia="en-GB"/>
          </w:rPr>
          <w:t>9.7.2.4.2-</w:t>
        </w:r>
        <w:r w:rsidR="00FE2B49">
          <w:rPr>
            <w:color w:val="000000"/>
            <w:lang w:eastAsia="en-GB"/>
          </w:rPr>
          <w:t>2</w:t>
        </w:r>
      </w:ins>
      <w:r w:rsidRPr="00E43925">
        <w:rPr>
          <w:color w:val="000000"/>
          <w:lang w:eastAsia="en-GB"/>
        </w:rPr>
        <w:t>. The selected resolution bandwidth (RBW) filter of the analyser shall be 30 kHz or less.</w:t>
      </w:r>
    </w:p>
    <w:p w14:paraId="456DB940" w14:textId="77777777" w:rsidR="00E43925" w:rsidRPr="00E43925" w:rsidRDefault="00E43925" w:rsidP="00E43925">
      <w:pPr>
        <w:keepLines/>
        <w:overflowPunct w:val="0"/>
        <w:autoSpaceDE w:val="0"/>
        <w:autoSpaceDN w:val="0"/>
        <w:adjustRightInd w:val="0"/>
        <w:ind w:left="1135" w:hanging="851"/>
        <w:textAlignment w:val="baseline"/>
        <w:rPr>
          <w:color w:val="000000"/>
          <w:lang w:eastAsia="en-GB"/>
        </w:rPr>
      </w:pPr>
      <w:r w:rsidRPr="00E43925">
        <w:rPr>
          <w:color w:val="000000"/>
          <w:lang w:eastAsia="en-GB"/>
        </w:rPr>
        <w:t>NOTE:</w:t>
      </w:r>
      <w:r w:rsidRPr="00E43925">
        <w:rPr>
          <w:color w:val="000000"/>
          <w:lang w:eastAsia="en-GB"/>
        </w:rPr>
        <w:tab/>
        <w:t xml:space="preserve">The detection mode of the spectrum </w:t>
      </w:r>
      <w:proofErr w:type="spellStart"/>
      <w:r w:rsidRPr="00E43925">
        <w:rPr>
          <w:color w:val="000000"/>
          <w:lang w:eastAsia="en-GB"/>
        </w:rPr>
        <w:t>analy</w:t>
      </w:r>
      <w:r w:rsidRPr="00E43925">
        <w:rPr>
          <w:rFonts w:hint="eastAsia"/>
          <w:color w:val="000000"/>
          <w:lang w:eastAsia="en-GB"/>
        </w:rPr>
        <w:t>z</w:t>
      </w:r>
      <w:r w:rsidRPr="00E43925">
        <w:rPr>
          <w:color w:val="000000"/>
          <w:lang w:eastAsia="en-GB"/>
        </w:rPr>
        <w:t>er</w:t>
      </w:r>
      <w:proofErr w:type="spellEnd"/>
      <w:r w:rsidRPr="00E43925">
        <w:rPr>
          <w:color w:val="000000"/>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D68A378" w14:textId="51F6E342" w:rsidR="00E43925" w:rsidRPr="00E43925" w:rsidRDefault="00E43925" w:rsidP="00E43925">
      <w:pPr>
        <w:keepNext/>
        <w:keepLines/>
        <w:overflowPunct w:val="0"/>
        <w:autoSpaceDE w:val="0"/>
        <w:autoSpaceDN w:val="0"/>
        <w:adjustRightInd w:val="0"/>
        <w:spacing w:before="60"/>
        <w:jc w:val="center"/>
        <w:textAlignment w:val="baseline"/>
        <w:rPr>
          <w:rFonts w:ascii="Arial" w:hAnsi="Arial"/>
          <w:b/>
          <w:color w:val="000000"/>
          <w:lang w:eastAsia="en-GB"/>
        </w:rPr>
      </w:pPr>
      <w:r w:rsidRPr="00E43925">
        <w:rPr>
          <w:rFonts w:ascii="Arial" w:hAnsi="Arial"/>
          <w:b/>
          <w:color w:val="000000"/>
          <w:lang w:eastAsia="en-GB"/>
        </w:rPr>
        <w:t xml:space="preserve">Table </w:t>
      </w:r>
      <w:r w:rsidRPr="00E43925">
        <w:rPr>
          <w:rFonts w:ascii="Arial" w:hAnsi="Arial"/>
          <w:b/>
          <w:color w:val="000000"/>
          <w:lang w:eastAsia="zh-CN"/>
        </w:rPr>
        <w:t>9.7.2.4.2-1:</w:t>
      </w:r>
      <w:r w:rsidRPr="00E43925">
        <w:rPr>
          <w:rFonts w:ascii="Arial" w:hAnsi="Arial"/>
          <w:b/>
          <w:color w:val="000000"/>
          <w:lang w:eastAsia="en-GB"/>
        </w:rPr>
        <w:t xml:space="preserve"> </w:t>
      </w:r>
      <w:r w:rsidRPr="00E43925">
        <w:rPr>
          <w:rFonts w:ascii="Arial" w:hAnsi="Arial" w:hint="eastAsia"/>
          <w:b/>
          <w:color w:val="000000"/>
          <w:lang w:eastAsia="zh-CN"/>
        </w:rPr>
        <w:t xml:space="preserve">Span </w:t>
      </w:r>
      <w:r w:rsidRPr="00E43925">
        <w:rPr>
          <w:rFonts w:ascii="Arial" w:hAnsi="Arial"/>
          <w:b/>
          <w:color w:val="000000"/>
          <w:lang w:eastAsia="zh-CN"/>
        </w:rPr>
        <w:t>and number of measurement points</w:t>
      </w:r>
      <w:r w:rsidRPr="00E43925">
        <w:rPr>
          <w:rFonts w:ascii="Arial" w:hAnsi="Arial" w:hint="eastAsia"/>
          <w:b/>
          <w:color w:val="000000"/>
          <w:lang w:eastAsia="zh-CN"/>
        </w:rPr>
        <w:t xml:space="preserve"> for OBW measurements</w:t>
      </w:r>
      <w:r w:rsidRPr="00E43925">
        <w:rPr>
          <w:rFonts w:ascii="Arial" w:hAnsi="Arial"/>
          <w:b/>
          <w:color w:val="000000"/>
          <w:lang w:eastAsia="zh-CN"/>
        </w:rPr>
        <w:t xml:space="preserve"> for </w:t>
      </w:r>
      <w:r w:rsidRPr="00E43925">
        <w:rPr>
          <w:rFonts w:ascii="Arial" w:hAnsi="Arial"/>
          <w:b/>
          <w:color w:val="000000"/>
          <w:lang w:eastAsia="en-GB"/>
        </w:rPr>
        <w:t>FR1</w:t>
      </w:r>
      <w:ins w:id="538" w:author="Dorin PANAITOPOL" w:date="2024-05-07T13:50:00Z">
        <w:r w:rsidR="00D92615">
          <w:rPr>
            <w:rFonts w:ascii="Arial" w:hAnsi="Arial"/>
            <w:b/>
            <w:color w:val="000000"/>
            <w:lang w:eastAsia="en-G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822"/>
        <w:gridCol w:w="821"/>
        <w:gridCol w:w="2031"/>
        <w:gridCol w:w="821"/>
      </w:tblGrid>
      <w:tr w:rsidR="00E43925" w:rsidRPr="00E43925" w14:paraId="4BF9B6A3" w14:textId="77777777" w:rsidTr="00E575C9">
        <w:trPr>
          <w:cantSplit/>
          <w:jc w:val="center"/>
        </w:trPr>
        <w:tc>
          <w:tcPr>
            <w:tcW w:w="0" w:type="auto"/>
            <w:vMerge w:val="restart"/>
            <w:shd w:val="clear" w:color="auto" w:fill="auto"/>
          </w:tcPr>
          <w:p w14:paraId="5253F68E"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E43925">
              <w:rPr>
                <w:rFonts w:ascii="Arial" w:hAnsi="Arial"/>
                <w:b/>
                <w:color w:val="000000"/>
                <w:sz w:val="18"/>
                <w:lang w:eastAsia="en-GB"/>
              </w:rPr>
              <w:t>Bandwidth</w:t>
            </w:r>
          </w:p>
        </w:tc>
        <w:tc>
          <w:tcPr>
            <w:tcW w:w="4495" w:type="dxa"/>
            <w:gridSpan w:val="4"/>
          </w:tcPr>
          <w:p w14:paraId="7A2675C2"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E43925">
              <w:rPr>
                <w:rFonts w:ascii="Arial" w:hAnsi="Arial"/>
                <w:b/>
                <w:color w:val="000000"/>
                <w:sz w:val="18"/>
                <w:lang w:eastAsia="en-GB"/>
              </w:rPr>
              <w:t>SAN channel bandwidth</w:t>
            </w:r>
          </w:p>
          <w:p w14:paraId="30807AF4"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proofErr w:type="spellStart"/>
            <w:r w:rsidRPr="00E43925">
              <w:rPr>
                <w:rFonts w:ascii="Arial" w:hAnsi="Arial"/>
                <w:b/>
                <w:color w:val="000000"/>
                <w:sz w:val="18"/>
                <w:lang w:eastAsia="en-GB"/>
              </w:rPr>
              <w:t>BW</w:t>
            </w:r>
            <w:r w:rsidRPr="00E43925">
              <w:rPr>
                <w:rFonts w:ascii="Arial" w:hAnsi="Arial"/>
                <w:b/>
                <w:color w:val="000000"/>
                <w:sz w:val="18"/>
                <w:vertAlign w:val="subscript"/>
                <w:lang w:eastAsia="en-GB"/>
              </w:rPr>
              <w:t>Channel</w:t>
            </w:r>
            <w:proofErr w:type="spellEnd"/>
            <w:r w:rsidRPr="00E43925">
              <w:rPr>
                <w:rFonts w:ascii="Arial" w:hAnsi="Arial"/>
                <w:b/>
                <w:color w:val="000000"/>
                <w:sz w:val="18"/>
                <w:lang w:eastAsia="en-GB"/>
              </w:rPr>
              <w:t xml:space="preserve"> (MHz)</w:t>
            </w:r>
          </w:p>
        </w:tc>
      </w:tr>
      <w:tr w:rsidR="00E43925" w:rsidRPr="00E43925" w14:paraId="6FEED435" w14:textId="77777777" w:rsidTr="00E575C9">
        <w:trPr>
          <w:cantSplit/>
          <w:jc w:val="center"/>
        </w:trPr>
        <w:tc>
          <w:tcPr>
            <w:tcW w:w="0" w:type="auto"/>
            <w:vMerge/>
            <w:shd w:val="clear" w:color="auto" w:fill="auto"/>
          </w:tcPr>
          <w:p w14:paraId="45E05671"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p>
        </w:tc>
        <w:tc>
          <w:tcPr>
            <w:tcW w:w="0" w:type="auto"/>
          </w:tcPr>
          <w:p w14:paraId="4A6114FA"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E43925">
              <w:rPr>
                <w:rFonts w:ascii="Arial" w:hAnsi="Arial"/>
                <w:b/>
                <w:color w:val="000000"/>
                <w:sz w:val="18"/>
                <w:lang w:eastAsia="en-GB"/>
              </w:rPr>
              <w:t>5</w:t>
            </w:r>
          </w:p>
        </w:tc>
        <w:tc>
          <w:tcPr>
            <w:tcW w:w="0" w:type="auto"/>
          </w:tcPr>
          <w:p w14:paraId="096E9231"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E43925">
              <w:rPr>
                <w:rFonts w:ascii="Arial" w:hAnsi="Arial"/>
                <w:b/>
                <w:color w:val="000000"/>
                <w:sz w:val="18"/>
                <w:lang w:eastAsia="en-GB"/>
              </w:rPr>
              <w:t xml:space="preserve">10 </w:t>
            </w:r>
          </w:p>
        </w:tc>
        <w:tc>
          <w:tcPr>
            <w:tcW w:w="1279" w:type="dxa"/>
          </w:tcPr>
          <w:p w14:paraId="71EB0D55"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E43925">
              <w:rPr>
                <w:rFonts w:ascii="Arial" w:hAnsi="Arial"/>
                <w:b/>
                <w:color w:val="000000"/>
                <w:sz w:val="18"/>
                <w:lang w:eastAsia="en-GB"/>
              </w:rPr>
              <w:t>15</w:t>
            </w:r>
          </w:p>
        </w:tc>
        <w:tc>
          <w:tcPr>
            <w:tcW w:w="0" w:type="auto"/>
          </w:tcPr>
          <w:p w14:paraId="616B642C"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E43925">
              <w:rPr>
                <w:rFonts w:ascii="Arial" w:hAnsi="Arial"/>
                <w:b/>
                <w:color w:val="000000"/>
                <w:sz w:val="18"/>
                <w:lang w:eastAsia="en-GB"/>
              </w:rPr>
              <w:t>20</w:t>
            </w:r>
          </w:p>
        </w:tc>
      </w:tr>
      <w:tr w:rsidR="00E43925" w:rsidRPr="00E43925" w14:paraId="3EE049E6" w14:textId="77777777" w:rsidTr="00E575C9">
        <w:trPr>
          <w:cantSplit/>
          <w:jc w:val="center"/>
        </w:trPr>
        <w:tc>
          <w:tcPr>
            <w:tcW w:w="0" w:type="auto"/>
          </w:tcPr>
          <w:p w14:paraId="384FE87F"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zh-CN"/>
              </w:rPr>
            </w:pPr>
            <w:r w:rsidRPr="00E43925">
              <w:rPr>
                <w:rFonts w:ascii="Arial" w:hAnsi="Arial"/>
                <w:color w:val="000000"/>
                <w:sz w:val="18"/>
                <w:lang w:eastAsia="zh-CN"/>
              </w:rPr>
              <w:t xml:space="preserve">Span </w:t>
            </w:r>
            <w:r w:rsidRPr="00E43925">
              <w:rPr>
                <w:rFonts w:ascii="Arial" w:hAnsi="Arial"/>
                <w:color w:val="000000"/>
                <w:sz w:val="18"/>
                <w:lang w:eastAsia="en-GB"/>
              </w:rPr>
              <w:t>(MHz)</w:t>
            </w:r>
          </w:p>
        </w:tc>
        <w:tc>
          <w:tcPr>
            <w:tcW w:w="0" w:type="auto"/>
          </w:tcPr>
          <w:p w14:paraId="6C9711B2"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en-GB"/>
              </w:rPr>
            </w:pPr>
            <w:r w:rsidRPr="00E43925">
              <w:rPr>
                <w:rFonts w:ascii="Arial" w:hAnsi="Arial"/>
                <w:color w:val="000000"/>
                <w:sz w:val="18"/>
                <w:lang w:eastAsia="en-GB"/>
              </w:rPr>
              <w:t>10</w:t>
            </w:r>
          </w:p>
        </w:tc>
        <w:tc>
          <w:tcPr>
            <w:tcW w:w="0" w:type="auto"/>
          </w:tcPr>
          <w:p w14:paraId="7A8ED764"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en-GB"/>
              </w:rPr>
            </w:pPr>
            <w:r w:rsidRPr="00E43925">
              <w:rPr>
                <w:rFonts w:ascii="Arial" w:hAnsi="Arial"/>
                <w:color w:val="000000"/>
                <w:sz w:val="18"/>
                <w:lang w:eastAsia="en-GB"/>
              </w:rPr>
              <w:t>20</w:t>
            </w:r>
          </w:p>
        </w:tc>
        <w:tc>
          <w:tcPr>
            <w:tcW w:w="1279" w:type="dxa"/>
          </w:tcPr>
          <w:p w14:paraId="54EA0FBD"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en-GB"/>
              </w:rPr>
            </w:pPr>
            <w:r w:rsidRPr="00E43925">
              <w:rPr>
                <w:rFonts w:ascii="Arial" w:hAnsi="Arial"/>
                <w:color w:val="000000"/>
                <w:sz w:val="18"/>
                <w:lang w:eastAsia="en-GB"/>
              </w:rPr>
              <w:t>30</w:t>
            </w:r>
          </w:p>
        </w:tc>
        <w:tc>
          <w:tcPr>
            <w:tcW w:w="0" w:type="auto"/>
          </w:tcPr>
          <w:p w14:paraId="326A9B9B"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position w:val="-14"/>
                <w:sz w:val="16"/>
                <w:lang w:eastAsia="en-GB"/>
              </w:rPr>
            </w:pPr>
            <w:r w:rsidRPr="00E43925">
              <w:rPr>
                <w:rFonts w:ascii="Arial" w:hAnsi="Arial"/>
                <w:color w:val="000000"/>
                <w:sz w:val="18"/>
                <w:lang w:eastAsia="en-GB"/>
              </w:rPr>
              <w:t>40</w:t>
            </w:r>
          </w:p>
        </w:tc>
      </w:tr>
      <w:tr w:rsidR="00E43925" w:rsidRPr="00E43925" w14:paraId="64B8A2E7" w14:textId="77777777" w:rsidTr="00E575C9">
        <w:trPr>
          <w:cantSplit/>
          <w:jc w:val="center"/>
        </w:trPr>
        <w:tc>
          <w:tcPr>
            <w:tcW w:w="0" w:type="auto"/>
          </w:tcPr>
          <w:p w14:paraId="3D7FC60F"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zh-CN"/>
              </w:rPr>
            </w:pPr>
            <w:r w:rsidRPr="00E43925">
              <w:rPr>
                <w:rFonts w:ascii="Arial" w:hAnsi="Arial"/>
                <w:color w:val="000000"/>
                <w:sz w:val="18"/>
                <w:lang w:eastAsia="en-GB"/>
              </w:rPr>
              <w:t>Minimum number of measurement points</w:t>
            </w:r>
          </w:p>
        </w:tc>
        <w:tc>
          <w:tcPr>
            <w:tcW w:w="0" w:type="auto"/>
          </w:tcPr>
          <w:p w14:paraId="69DE0E8E"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en-GB"/>
              </w:rPr>
            </w:pPr>
            <w:r w:rsidRPr="00E43925">
              <w:rPr>
                <w:rFonts w:ascii="Arial" w:hAnsi="Arial"/>
                <w:color w:val="000000"/>
                <w:sz w:val="18"/>
                <w:lang w:eastAsia="en-GB"/>
              </w:rPr>
              <w:t>400</w:t>
            </w:r>
          </w:p>
        </w:tc>
        <w:tc>
          <w:tcPr>
            <w:tcW w:w="0" w:type="auto"/>
          </w:tcPr>
          <w:p w14:paraId="06E14704"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en-GB"/>
              </w:rPr>
            </w:pPr>
            <w:r w:rsidRPr="00E43925">
              <w:rPr>
                <w:rFonts w:ascii="Arial" w:hAnsi="Arial"/>
                <w:color w:val="000000"/>
                <w:sz w:val="18"/>
                <w:lang w:eastAsia="en-GB"/>
              </w:rPr>
              <w:t>400</w:t>
            </w:r>
          </w:p>
        </w:tc>
        <w:tc>
          <w:tcPr>
            <w:tcW w:w="1279" w:type="dxa"/>
          </w:tcPr>
          <w:p w14:paraId="0B6E0760"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sz w:val="18"/>
                <w:lang w:eastAsia="en-GB"/>
              </w:rPr>
            </w:pPr>
            <w:r w:rsidRPr="00E43925">
              <w:rPr>
                <w:rFonts w:ascii="Arial" w:hAnsi="Arial"/>
                <w:color w:val="000000"/>
                <w:sz w:val="18"/>
                <w:lang w:eastAsia="en-GB"/>
              </w:rPr>
              <w:t>400</w:t>
            </w:r>
          </w:p>
        </w:tc>
        <w:tc>
          <w:tcPr>
            <w:tcW w:w="0" w:type="auto"/>
          </w:tcPr>
          <w:p w14:paraId="171D93B7"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olor w:val="000000"/>
                <w:position w:val="-32"/>
                <w:sz w:val="16"/>
                <w:lang w:eastAsia="en-GB"/>
              </w:rPr>
            </w:pPr>
            <w:r w:rsidRPr="00E43925">
              <w:rPr>
                <w:rFonts w:ascii="Arial" w:hAnsi="Arial"/>
                <w:color w:val="000000"/>
                <w:sz w:val="18"/>
                <w:lang w:eastAsia="en-GB"/>
              </w:rPr>
              <w:t>400</w:t>
            </w:r>
          </w:p>
        </w:tc>
      </w:tr>
    </w:tbl>
    <w:p w14:paraId="1A4E6671" w14:textId="51153692" w:rsidR="00E43925" w:rsidRDefault="00E43925" w:rsidP="00E43925">
      <w:pPr>
        <w:overflowPunct w:val="0"/>
        <w:autoSpaceDE w:val="0"/>
        <w:autoSpaceDN w:val="0"/>
        <w:adjustRightInd w:val="0"/>
        <w:textAlignment w:val="baseline"/>
        <w:rPr>
          <w:ins w:id="539" w:author="Dorin PANAITOPOL" w:date="2024-05-07T13:51:00Z"/>
          <w:color w:val="000000"/>
          <w:lang w:eastAsia="en-GB"/>
        </w:rPr>
      </w:pPr>
    </w:p>
    <w:p w14:paraId="4A160CA4" w14:textId="32E75DE8" w:rsidR="00D92615" w:rsidRPr="00D92615" w:rsidRDefault="00D92615" w:rsidP="00D92615">
      <w:pPr>
        <w:keepNext/>
        <w:keepLines/>
        <w:overflowPunct w:val="0"/>
        <w:autoSpaceDE w:val="0"/>
        <w:autoSpaceDN w:val="0"/>
        <w:adjustRightInd w:val="0"/>
        <w:spacing w:before="60"/>
        <w:jc w:val="center"/>
        <w:textAlignment w:val="baseline"/>
        <w:rPr>
          <w:ins w:id="540" w:author="Dorin PANAITOPOL" w:date="2024-05-07T13:51:00Z"/>
          <w:rFonts w:ascii="Arial" w:hAnsi="Arial"/>
          <w:b/>
        </w:rPr>
      </w:pPr>
      <w:ins w:id="541" w:author="Dorin PANAITOPOL" w:date="2024-05-07T13:51:00Z">
        <w:r w:rsidRPr="00D92615">
          <w:rPr>
            <w:rFonts w:ascii="Arial" w:hAnsi="Arial"/>
            <w:b/>
          </w:rPr>
          <w:t xml:space="preserve">Table </w:t>
        </w:r>
        <w:r>
          <w:rPr>
            <w:rFonts w:ascii="Arial" w:hAnsi="Arial"/>
            <w:b/>
            <w:lang w:eastAsia="zh-CN"/>
          </w:rPr>
          <w:t>9</w:t>
        </w:r>
        <w:r w:rsidRPr="00D92615">
          <w:rPr>
            <w:rFonts w:ascii="Arial" w:hAnsi="Arial"/>
            <w:b/>
            <w:lang w:eastAsia="zh-CN"/>
          </w:rPr>
          <w:t>.7.2.4.2-</w:t>
        </w:r>
        <w:r w:rsidRPr="00D92615">
          <w:rPr>
            <w:rFonts w:ascii="Arial" w:hAnsi="Arial" w:hint="eastAsia"/>
            <w:b/>
          </w:rPr>
          <w:t>2</w:t>
        </w:r>
        <w:r w:rsidRPr="00D92615">
          <w:rPr>
            <w:rFonts w:ascii="Arial" w:hAnsi="Arial"/>
            <w:b/>
            <w:lang w:eastAsia="zh-CN"/>
          </w:rPr>
          <w:t>:</w:t>
        </w:r>
        <w:r w:rsidRPr="00D92615">
          <w:rPr>
            <w:rFonts w:ascii="Arial" w:hAnsi="Arial"/>
            <w:b/>
          </w:rPr>
          <w:t xml:space="preserve"> </w:t>
        </w:r>
        <w:r w:rsidRPr="00D92615">
          <w:rPr>
            <w:rFonts w:ascii="Arial" w:hAnsi="Arial"/>
            <w:b/>
            <w:lang w:eastAsia="zh-CN"/>
          </w:rPr>
          <w:t xml:space="preserve">Span and number of measurement points for OBW measurements for </w:t>
        </w:r>
        <w:r w:rsidRPr="00D92615">
          <w:rPr>
            <w:rFonts w:ascii="Arial" w:hAnsi="Arial"/>
            <w:b/>
          </w:rPr>
          <w:t>FR2</w:t>
        </w:r>
        <w:r>
          <w:rPr>
            <w:rFonts w:ascii="Arial" w:hAnsi="Arial"/>
            <w:b/>
            <w:lang w:eastAsia="ja-JP"/>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tblGrid>
      <w:tr w:rsidR="00D92615" w:rsidRPr="00D92615" w14:paraId="0AF5A934" w14:textId="77777777" w:rsidTr="00E575C9">
        <w:trPr>
          <w:cantSplit/>
          <w:jc w:val="center"/>
          <w:ins w:id="542" w:author="Dorin PANAITOPOL" w:date="2024-05-07T13:51:00Z"/>
        </w:trPr>
        <w:tc>
          <w:tcPr>
            <w:tcW w:w="3659" w:type="dxa"/>
            <w:tcBorders>
              <w:bottom w:val="nil"/>
            </w:tcBorders>
            <w:shd w:val="clear" w:color="auto" w:fill="auto"/>
          </w:tcPr>
          <w:p w14:paraId="4AEFDBC6" w14:textId="77777777" w:rsidR="00D92615" w:rsidRPr="00D92615" w:rsidRDefault="00D92615" w:rsidP="00D92615">
            <w:pPr>
              <w:keepNext/>
              <w:keepLines/>
              <w:overflowPunct w:val="0"/>
              <w:autoSpaceDE w:val="0"/>
              <w:autoSpaceDN w:val="0"/>
              <w:adjustRightInd w:val="0"/>
              <w:spacing w:after="0"/>
              <w:jc w:val="center"/>
              <w:textAlignment w:val="baseline"/>
              <w:rPr>
                <w:ins w:id="543" w:author="Dorin PANAITOPOL" w:date="2024-05-07T13:51:00Z"/>
                <w:rFonts w:ascii="Arial" w:hAnsi="Arial"/>
                <w:b/>
                <w:sz w:val="18"/>
              </w:rPr>
            </w:pPr>
            <w:ins w:id="544" w:author="Dorin PANAITOPOL" w:date="2024-05-07T13:51:00Z">
              <w:r w:rsidRPr="00D92615">
                <w:rPr>
                  <w:rFonts w:ascii="Arial" w:hAnsi="Arial"/>
                  <w:b/>
                  <w:sz w:val="18"/>
                </w:rPr>
                <w:t>Bandwidth</w:t>
              </w:r>
            </w:ins>
          </w:p>
        </w:tc>
        <w:tc>
          <w:tcPr>
            <w:tcW w:w="2496" w:type="dxa"/>
            <w:gridSpan w:val="4"/>
          </w:tcPr>
          <w:p w14:paraId="6ECF1FDB" w14:textId="6FE0F250" w:rsidR="00D92615" w:rsidRPr="00D92615" w:rsidRDefault="00D92615" w:rsidP="00D92615">
            <w:pPr>
              <w:keepNext/>
              <w:keepLines/>
              <w:overflowPunct w:val="0"/>
              <w:autoSpaceDE w:val="0"/>
              <w:autoSpaceDN w:val="0"/>
              <w:adjustRightInd w:val="0"/>
              <w:spacing w:after="0"/>
              <w:jc w:val="center"/>
              <w:textAlignment w:val="baseline"/>
              <w:rPr>
                <w:ins w:id="545" w:author="Dorin PANAITOPOL" w:date="2024-05-07T13:51:00Z"/>
                <w:rFonts w:ascii="Arial" w:hAnsi="Arial"/>
                <w:b/>
                <w:sz w:val="18"/>
              </w:rPr>
            </w:pPr>
            <w:ins w:id="546" w:author="Dorin PANAITOPOL" w:date="2024-05-07T13:52:00Z">
              <w:r>
                <w:rPr>
                  <w:rFonts w:ascii="Arial" w:hAnsi="Arial"/>
                  <w:b/>
                  <w:sz w:val="18"/>
                </w:rPr>
                <w:t>SAN</w:t>
              </w:r>
            </w:ins>
            <w:ins w:id="547" w:author="Dorin PANAITOPOL" w:date="2024-05-07T13:51:00Z">
              <w:r w:rsidRPr="00D92615">
                <w:rPr>
                  <w:rFonts w:ascii="Arial" w:hAnsi="Arial"/>
                  <w:b/>
                  <w:sz w:val="18"/>
                </w:rPr>
                <w:t xml:space="preserve"> channel bandwidth</w:t>
              </w:r>
            </w:ins>
          </w:p>
          <w:p w14:paraId="1B06081A" w14:textId="77777777" w:rsidR="00D92615" w:rsidRPr="00D92615" w:rsidRDefault="00D92615" w:rsidP="00D92615">
            <w:pPr>
              <w:keepNext/>
              <w:keepLines/>
              <w:overflowPunct w:val="0"/>
              <w:autoSpaceDE w:val="0"/>
              <w:autoSpaceDN w:val="0"/>
              <w:adjustRightInd w:val="0"/>
              <w:spacing w:after="0"/>
              <w:jc w:val="center"/>
              <w:textAlignment w:val="baseline"/>
              <w:rPr>
                <w:ins w:id="548" w:author="Dorin PANAITOPOL" w:date="2024-05-07T13:51:00Z"/>
                <w:rFonts w:ascii="Arial" w:hAnsi="Arial"/>
                <w:b/>
                <w:sz w:val="18"/>
              </w:rPr>
            </w:pPr>
            <w:proofErr w:type="spellStart"/>
            <w:ins w:id="549" w:author="Dorin PANAITOPOL" w:date="2024-05-07T13:51:00Z">
              <w:r w:rsidRPr="00D92615">
                <w:rPr>
                  <w:rFonts w:ascii="Arial" w:hAnsi="Arial"/>
                  <w:b/>
                  <w:sz w:val="18"/>
                </w:rPr>
                <w:t>BW</w:t>
              </w:r>
              <w:r w:rsidRPr="00D92615">
                <w:rPr>
                  <w:rFonts w:ascii="Arial" w:hAnsi="Arial"/>
                  <w:b/>
                  <w:sz w:val="18"/>
                  <w:vertAlign w:val="subscript"/>
                </w:rPr>
                <w:t>Channel</w:t>
              </w:r>
              <w:proofErr w:type="spellEnd"/>
              <w:r w:rsidRPr="00D92615">
                <w:rPr>
                  <w:rFonts w:ascii="Arial" w:hAnsi="Arial"/>
                  <w:b/>
                  <w:sz w:val="18"/>
                </w:rPr>
                <w:t xml:space="preserve"> (MHz)</w:t>
              </w:r>
            </w:ins>
          </w:p>
        </w:tc>
      </w:tr>
      <w:tr w:rsidR="00D92615" w:rsidRPr="00D92615" w14:paraId="62AB0F24" w14:textId="77777777" w:rsidTr="00E575C9">
        <w:trPr>
          <w:cantSplit/>
          <w:jc w:val="center"/>
          <w:ins w:id="550" w:author="Dorin PANAITOPOL" w:date="2024-05-07T13:51:00Z"/>
        </w:trPr>
        <w:tc>
          <w:tcPr>
            <w:tcW w:w="3659" w:type="dxa"/>
            <w:tcBorders>
              <w:top w:val="nil"/>
            </w:tcBorders>
            <w:shd w:val="clear" w:color="auto" w:fill="auto"/>
          </w:tcPr>
          <w:p w14:paraId="0D68DCED" w14:textId="77777777" w:rsidR="00D92615" w:rsidRPr="00D92615" w:rsidRDefault="00D92615" w:rsidP="00D92615">
            <w:pPr>
              <w:keepNext/>
              <w:keepLines/>
              <w:overflowPunct w:val="0"/>
              <w:autoSpaceDE w:val="0"/>
              <w:autoSpaceDN w:val="0"/>
              <w:adjustRightInd w:val="0"/>
              <w:spacing w:after="0"/>
              <w:jc w:val="center"/>
              <w:textAlignment w:val="baseline"/>
              <w:rPr>
                <w:ins w:id="551" w:author="Dorin PANAITOPOL" w:date="2024-05-07T13:51:00Z"/>
                <w:rFonts w:ascii="Arial" w:hAnsi="Arial"/>
                <w:b/>
                <w:sz w:val="18"/>
              </w:rPr>
            </w:pPr>
          </w:p>
        </w:tc>
        <w:tc>
          <w:tcPr>
            <w:tcW w:w="623" w:type="dxa"/>
          </w:tcPr>
          <w:p w14:paraId="0AF029F2" w14:textId="77777777" w:rsidR="00D92615" w:rsidRPr="00D92615" w:rsidRDefault="00D92615" w:rsidP="00D92615">
            <w:pPr>
              <w:keepNext/>
              <w:keepLines/>
              <w:overflowPunct w:val="0"/>
              <w:autoSpaceDE w:val="0"/>
              <w:autoSpaceDN w:val="0"/>
              <w:adjustRightInd w:val="0"/>
              <w:spacing w:after="0"/>
              <w:jc w:val="center"/>
              <w:textAlignment w:val="baseline"/>
              <w:rPr>
                <w:ins w:id="552" w:author="Dorin PANAITOPOL" w:date="2024-05-07T13:51:00Z"/>
                <w:rFonts w:ascii="Arial" w:hAnsi="Arial"/>
                <w:b/>
                <w:sz w:val="18"/>
              </w:rPr>
            </w:pPr>
            <w:ins w:id="553" w:author="Dorin PANAITOPOL" w:date="2024-05-07T13:51:00Z">
              <w:r w:rsidRPr="00D92615">
                <w:rPr>
                  <w:rFonts w:ascii="Arial" w:hAnsi="Arial"/>
                  <w:b/>
                  <w:sz w:val="18"/>
                </w:rPr>
                <w:t>5</w:t>
              </w:r>
              <w:r w:rsidRPr="00D92615">
                <w:rPr>
                  <w:rFonts w:ascii="Arial" w:hAnsi="Arial" w:hint="eastAsia"/>
                  <w:b/>
                  <w:sz w:val="18"/>
                </w:rPr>
                <w:t>0</w:t>
              </w:r>
            </w:ins>
          </w:p>
        </w:tc>
        <w:tc>
          <w:tcPr>
            <w:tcW w:w="623" w:type="dxa"/>
          </w:tcPr>
          <w:p w14:paraId="3A85E515" w14:textId="77777777" w:rsidR="00D92615" w:rsidRPr="00D92615" w:rsidRDefault="00D92615" w:rsidP="00D92615">
            <w:pPr>
              <w:keepNext/>
              <w:keepLines/>
              <w:overflowPunct w:val="0"/>
              <w:autoSpaceDE w:val="0"/>
              <w:autoSpaceDN w:val="0"/>
              <w:adjustRightInd w:val="0"/>
              <w:spacing w:after="0"/>
              <w:jc w:val="center"/>
              <w:textAlignment w:val="baseline"/>
              <w:rPr>
                <w:ins w:id="554" w:author="Dorin PANAITOPOL" w:date="2024-05-07T13:51:00Z"/>
                <w:rFonts w:ascii="Arial" w:hAnsi="Arial"/>
                <w:b/>
                <w:sz w:val="18"/>
              </w:rPr>
            </w:pPr>
            <w:ins w:id="555" w:author="Dorin PANAITOPOL" w:date="2024-05-07T13:51:00Z">
              <w:r w:rsidRPr="00D92615">
                <w:rPr>
                  <w:rFonts w:ascii="Arial" w:hAnsi="Arial"/>
                  <w:b/>
                  <w:sz w:val="18"/>
                </w:rPr>
                <w:t>10</w:t>
              </w:r>
              <w:r w:rsidRPr="00D92615">
                <w:rPr>
                  <w:rFonts w:ascii="Arial" w:hAnsi="Arial" w:hint="eastAsia"/>
                  <w:b/>
                  <w:sz w:val="18"/>
                </w:rPr>
                <w:t>0</w:t>
              </w:r>
              <w:r w:rsidRPr="00D92615">
                <w:rPr>
                  <w:rFonts w:ascii="Arial" w:hAnsi="Arial"/>
                  <w:b/>
                  <w:sz w:val="18"/>
                </w:rPr>
                <w:t xml:space="preserve"> </w:t>
              </w:r>
            </w:ins>
          </w:p>
        </w:tc>
        <w:tc>
          <w:tcPr>
            <w:tcW w:w="623" w:type="dxa"/>
          </w:tcPr>
          <w:p w14:paraId="3DB22B00" w14:textId="77777777" w:rsidR="00D92615" w:rsidRPr="00D92615" w:rsidRDefault="00D92615" w:rsidP="00D92615">
            <w:pPr>
              <w:keepNext/>
              <w:keepLines/>
              <w:overflowPunct w:val="0"/>
              <w:autoSpaceDE w:val="0"/>
              <w:autoSpaceDN w:val="0"/>
              <w:adjustRightInd w:val="0"/>
              <w:spacing w:after="0"/>
              <w:jc w:val="center"/>
              <w:textAlignment w:val="baseline"/>
              <w:rPr>
                <w:ins w:id="556" w:author="Dorin PANAITOPOL" w:date="2024-05-07T13:51:00Z"/>
                <w:rFonts w:ascii="Arial" w:hAnsi="Arial"/>
                <w:b/>
                <w:sz w:val="18"/>
              </w:rPr>
            </w:pPr>
            <w:ins w:id="557" w:author="Dorin PANAITOPOL" w:date="2024-05-07T13:51:00Z">
              <w:r w:rsidRPr="00D92615">
                <w:rPr>
                  <w:rFonts w:ascii="Arial" w:hAnsi="Arial" w:hint="eastAsia"/>
                  <w:b/>
                  <w:sz w:val="18"/>
                </w:rPr>
                <w:t>200</w:t>
              </w:r>
            </w:ins>
          </w:p>
        </w:tc>
        <w:tc>
          <w:tcPr>
            <w:tcW w:w="627" w:type="dxa"/>
          </w:tcPr>
          <w:p w14:paraId="772866B4" w14:textId="77777777" w:rsidR="00D92615" w:rsidRPr="00D92615" w:rsidRDefault="00D92615" w:rsidP="00D92615">
            <w:pPr>
              <w:keepNext/>
              <w:keepLines/>
              <w:overflowPunct w:val="0"/>
              <w:autoSpaceDE w:val="0"/>
              <w:autoSpaceDN w:val="0"/>
              <w:adjustRightInd w:val="0"/>
              <w:spacing w:after="0"/>
              <w:jc w:val="center"/>
              <w:textAlignment w:val="baseline"/>
              <w:rPr>
                <w:ins w:id="558" w:author="Dorin PANAITOPOL" w:date="2024-05-07T13:51:00Z"/>
                <w:rFonts w:ascii="Arial" w:hAnsi="Arial"/>
                <w:b/>
                <w:sz w:val="18"/>
              </w:rPr>
            </w:pPr>
            <w:ins w:id="559" w:author="Dorin PANAITOPOL" w:date="2024-05-07T13:51:00Z">
              <w:r w:rsidRPr="00D92615">
                <w:rPr>
                  <w:rFonts w:ascii="Arial" w:hAnsi="Arial" w:hint="eastAsia"/>
                  <w:b/>
                  <w:sz w:val="18"/>
                </w:rPr>
                <w:t>400</w:t>
              </w:r>
            </w:ins>
          </w:p>
        </w:tc>
      </w:tr>
      <w:tr w:rsidR="00D92615" w:rsidRPr="00D92615" w14:paraId="730ADFDC" w14:textId="77777777" w:rsidTr="00E575C9">
        <w:trPr>
          <w:cantSplit/>
          <w:jc w:val="center"/>
          <w:ins w:id="560" w:author="Dorin PANAITOPOL" w:date="2024-05-07T13:51:00Z"/>
        </w:trPr>
        <w:tc>
          <w:tcPr>
            <w:tcW w:w="3659" w:type="dxa"/>
          </w:tcPr>
          <w:p w14:paraId="5770BEBB" w14:textId="77777777" w:rsidR="00D92615" w:rsidRPr="00D92615" w:rsidRDefault="00D92615" w:rsidP="00D92615">
            <w:pPr>
              <w:keepNext/>
              <w:keepLines/>
              <w:overflowPunct w:val="0"/>
              <w:autoSpaceDE w:val="0"/>
              <w:autoSpaceDN w:val="0"/>
              <w:adjustRightInd w:val="0"/>
              <w:spacing w:after="0"/>
              <w:jc w:val="center"/>
              <w:textAlignment w:val="baseline"/>
              <w:rPr>
                <w:ins w:id="561" w:author="Dorin PANAITOPOL" w:date="2024-05-07T13:51:00Z"/>
                <w:rFonts w:ascii="Arial" w:hAnsi="Arial"/>
                <w:sz w:val="18"/>
                <w:lang w:eastAsia="zh-CN"/>
              </w:rPr>
            </w:pPr>
            <w:ins w:id="562" w:author="Dorin PANAITOPOL" w:date="2024-05-07T13:51:00Z">
              <w:r w:rsidRPr="00D92615">
                <w:rPr>
                  <w:rFonts w:ascii="Arial" w:hAnsi="Arial" w:hint="eastAsia"/>
                  <w:sz w:val="18"/>
                  <w:lang w:eastAsia="zh-CN"/>
                </w:rPr>
                <w:t xml:space="preserve">Span </w:t>
              </w:r>
              <w:r w:rsidRPr="00D92615">
                <w:rPr>
                  <w:rFonts w:ascii="Arial" w:hAnsi="Arial"/>
                  <w:sz w:val="18"/>
                </w:rPr>
                <w:t>(MHz)</w:t>
              </w:r>
            </w:ins>
          </w:p>
        </w:tc>
        <w:tc>
          <w:tcPr>
            <w:tcW w:w="2496" w:type="dxa"/>
            <w:gridSpan w:val="4"/>
          </w:tcPr>
          <w:p w14:paraId="1B51DFEE" w14:textId="77777777" w:rsidR="00D92615" w:rsidRPr="00D92615" w:rsidRDefault="00D92615" w:rsidP="00D92615">
            <w:pPr>
              <w:keepNext/>
              <w:keepLines/>
              <w:overflowPunct w:val="0"/>
              <w:autoSpaceDE w:val="0"/>
              <w:autoSpaceDN w:val="0"/>
              <w:adjustRightInd w:val="0"/>
              <w:spacing w:after="0"/>
              <w:jc w:val="center"/>
              <w:textAlignment w:val="baseline"/>
              <w:rPr>
                <w:ins w:id="563" w:author="Dorin PANAITOPOL" w:date="2024-05-07T13:51:00Z"/>
                <w:rFonts w:ascii="Arial" w:hAnsi="Arial"/>
                <w:sz w:val="18"/>
              </w:rPr>
            </w:pPr>
            <w:ins w:id="564" w:author="Dorin PANAITOPOL" w:date="2024-05-07T13:51:00Z">
              <w:r w:rsidRPr="00D92615">
                <w:rPr>
                  <w:rFonts w:ascii="Arial" w:hAnsi="Arial"/>
                  <w:sz w:val="18"/>
                </w:rPr>
                <w:object w:dxaOrig="1200" w:dyaOrig="420" w14:anchorId="3CCAA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8pt" o:ole="">
                    <v:imagedata r:id="rId13" o:title=""/>
                  </v:shape>
                  <o:OLEObject Type="Embed" ProgID="Equation.3" ShapeID="_x0000_i1025" DrawAspect="Content" ObjectID="_1777127625" r:id="rId14"/>
                </w:object>
              </w:r>
            </w:ins>
          </w:p>
        </w:tc>
      </w:tr>
      <w:tr w:rsidR="00D92615" w:rsidRPr="00D92615" w14:paraId="659BB74F" w14:textId="77777777" w:rsidTr="00E575C9">
        <w:trPr>
          <w:cantSplit/>
          <w:jc w:val="center"/>
          <w:ins w:id="565" w:author="Dorin PANAITOPOL" w:date="2024-05-07T13:51:00Z"/>
        </w:trPr>
        <w:tc>
          <w:tcPr>
            <w:tcW w:w="3659" w:type="dxa"/>
          </w:tcPr>
          <w:p w14:paraId="033AF8A8" w14:textId="77777777" w:rsidR="00D92615" w:rsidRPr="00D92615" w:rsidRDefault="00D92615" w:rsidP="00D92615">
            <w:pPr>
              <w:keepNext/>
              <w:keepLines/>
              <w:overflowPunct w:val="0"/>
              <w:autoSpaceDE w:val="0"/>
              <w:autoSpaceDN w:val="0"/>
              <w:adjustRightInd w:val="0"/>
              <w:spacing w:after="0"/>
              <w:jc w:val="center"/>
              <w:textAlignment w:val="baseline"/>
              <w:rPr>
                <w:ins w:id="566" w:author="Dorin PANAITOPOL" w:date="2024-05-07T13:51:00Z"/>
                <w:rFonts w:ascii="Arial" w:hAnsi="Arial"/>
                <w:sz w:val="18"/>
                <w:lang w:eastAsia="zh-CN"/>
              </w:rPr>
            </w:pPr>
            <w:ins w:id="567" w:author="Dorin PANAITOPOL" w:date="2024-05-07T13:51:00Z">
              <w:r w:rsidRPr="00D92615">
                <w:rPr>
                  <w:rFonts w:ascii="Arial" w:hAnsi="Arial"/>
                  <w:sz w:val="18"/>
                </w:rPr>
                <w:t>Minimum number of measurement points</w:t>
              </w:r>
            </w:ins>
          </w:p>
        </w:tc>
        <w:tc>
          <w:tcPr>
            <w:tcW w:w="2496" w:type="dxa"/>
            <w:gridSpan w:val="4"/>
          </w:tcPr>
          <w:p w14:paraId="0861F0B8" w14:textId="77777777" w:rsidR="00D92615" w:rsidRPr="00D92615" w:rsidRDefault="00D92615" w:rsidP="00D92615">
            <w:pPr>
              <w:keepNext/>
              <w:keepLines/>
              <w:overflowPunct w:val="0"/>
              <w:autoSpaceDE w:val="0"/>
              <w:autoSpaceDN w:val="0"/>
              <w:adjustRightInd w:val="0"/>
              <w:spacing w:after="0"/>
              <w:jc w:val="center"/>
              <w:textAlignment w:val="baseline"/>
              <w:rPr>
                <w:ins w:id="568" w:author="Dorin PANAITOPOL" w:date="2024-05-07T13:51:00Z"/>
                <w:rFonts w:ascii="Arial" w:hAnsi="Arial"/>
                <w:sz w:val="18"/>
              </w:rPr>
            </w:pPr>
            <w:ins w:id="569" w:author="Dorin PANAITOPOL" w:date="2024-05-07T13:51:00Z">
              <w:r w:rsidRPr="00D92615">
                <w:rPr>
                  <w:rFonts w:ascii="Arial" w:hAnsi="Arial"/>
                  <w:sz w:val="18"/>
                </w:rPr>
                <w:object w:dxaOrig="1480" w:dyaOrig="820" w14:anchorId="46331C62">
                  <v:shape id="_x0000_i1026" type="#_x0000_t75" style="width:1in;height:41.4pt" o:ole="">
                    <v:imagedata r:id="rId15" o:title=""/>
                  </v:shape>
                  <o:OLEObject Type="Embed" ProgID="Equation.3" ShapeID="_x0000_i1026" DrawAspect="Content" ObjectID="_1777127626" r:id="rId16"/>
                </w:object>
              </w:r>
            </w:ins>
          </w:p>
        </w:tc>
      </w:tr>
    </w:tbl>
    <w:p w14:paraId="35DB6551" w14:textId="75BE5D51" w:rsidR="00D92615" w:rsidRPr="00E43925" w:rsidRDefault="00D92615" w:rsidP="00E43925">
      <w:pPr>
        <w:overflowPunct w:val="0"/>
        <w:autoSpaceDE w:val="0"/>
        <w:autoSpaceDN w:val="0"/>
        <w:adjustRightInd w:val="0"/>
        <w:textAlignment w:val="baseline"/>
        <w:rPr>
          <w:color w:val="000000"/>
          <w:lang w:eastAsia="en-GB"/>
        </w:rPr>
      </w:pPr>
    </w:p>
    <w:p w14:paraId="4CBCAD74" w14:textId="77777777" w:rsidR="00E43925" w:rsidRPr="00E43925" w:rsidRDefault="00E43925" w:rsidP="00E43925">
      <w:pPr>
        <w:overflowPunct w:val="0"/>
        <w:autoSpaceDE w:val="0"/>
        <w:autoSpaceDN w:val="0"/>
        <w:adjustRightInd w:val="0"/>
        <w:ind w:left="568" w:hanging="284"/>
        <w:textAlignment w:val="baseline"/>
        <w:rPr>
          <w:color w:val="000000"/>
          <w:lang w:val="en-US" w:eastAsia="en-GB"/>
        </w:rPr>
      </w:pPr>
      <w:r w:rsidRPr="00E43925">
        <w:rPr>
          <w:color w:val="000000"/>
          <w:lang w:eastAsia="en-GB"/>
        </w:rPr>
        <w:t>7)</w:t>
      </w:r>
      <w:r w:rsidRPr="00E43925">
        <w:rPr>
          <w:color w:val="000000"/>
          <w:lang w:eastAsia="en-GB"/>
        </w:rPr>
        <w:tab/>
      </w:r>
      <w:proofErr w:type="gramStart"/>
      <w:r w:rsidRPr="00E43925">
        <w:rPr>
          <w:color w:val="000000"/>
          <w:lang w:eastAsia="en-GB"/>
        </w:rPr>
        <w:t>Compute</w:t>
      </w:r>
      <w:proofErr w:type="gramEnd"/>
      <w:r w:rsidRPr="00E43925">
        <w:rPr>
          <w:color w:val="000000"/>
          <w:lang w:eastAsia="en-GB"/>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E43925">
        <w:rPr>
          <w:i/>
          <w:color w:val="000000"/>
          <w:lang w:eastAsia="en-GB"/>
        </w:rPr>
        <w:t>beam direction pair</w:t>
      </w:r>
      <w:r w:rsidRPr="00E43925">
        <w:rPr>
          <w:color w:val="000000"/>
          <w:lang w:eastAsia="en-GB"/>
        </w:rPr>
        <w:t xml:space="preserve"> as EIRP = EIRP</w:t>
      </w:r>
      <w:r w:rsidRPr="00E43925">
        <w:rPr>
          <w:color w:val="000000"/>
          <w:vertAlign w:val="subscript"/>
          <w:lang w:eastAsia="en-GB"/>
        </w:rPr>
        <w:t>p1</w:t>
      </w:r>
      <w:r w:rsidRPr="00E43925">
        <w:rPr>
          <w:color w:val="000000"/>
          <w:lang w:eastAsia="en-GB"/>
        </w:rPr>
        <w:t xml:space="preserve"> + EIRP</w:t>
      </w:r>
      <w:r w:rsidRPr="00E43925">
        <w:rPr>
          <w:color w:val="000000"/>
          <w:vertAlign w:val="subscript"/>
          <w:lang w:eastAsia="en-GB"/>
        </w:rPr>
        <w:t>p2</w:t>
      </w:r>
      <w:r w:rsidRPr="00E43925">
        <w:rPr>
          <w:color w:val="000000"/>
          <w:lang w:eastAsia="en-GB"/>
        </w:rPr>
        <w:t>.</w:t>
      </w:r>
    </w:p>
    <w:p w14:paraId="7D572204"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8)</w:t>
      </w:r>
      <w:r w:rsidRPr="00E43925">
        <w:rPr>
          <w:color w:val="000000"/>
          <w:lang w:eastAsia="en-GB"/>
        </w:rPr>
        <w:tab/>
        <w:t>Determine the lowest frequency, f1, for which the sum of all EIRP in the measurement cells from the beginning of the span to f1 exceeds P1.</w:t>
      </w:r>
    </w:p>
    <w:p w14:paraId="12C0DC5B" w14:textId="77777777" w:rsidR="00E43925" w:rsidRPr="00E43925" w:rsidRDefault="00E43925" w:rsidP="00E43925">
      <w:pPr>
        <w:overflowPunct w:val="0"/>
        <w:autoSpaceDE w:val="0"/>
        <w:autoSpaceDN w:val="0"/>
        <w:adjustRightInd w:val="0"/>
        <w:ind w:left="568" w:hanging="284"/>
        <w:textAlignment w:val="baseline"/>
        <w:rPr>
          <w:rFonts w:eastAsia="MS P??"/>
          <w:color w:val="000000"/>
          <w:lang w:eastAsia="en-GB"/>
        </w:rPr>
      </w:pPr>
      <w:r w:rsidRPr="00E43925">
        <w:rPr>
          <w:color w:val="000000"/>
          <w:lang w:eastAsia="en-GB"/>
        </w:rPr>
        <w:t>9)</w:t>
      </w:r>
      <w:r w:rsidRPr="00E43925">
        <w:rPr>
          <w:color w:val="000000"/>
          <w:lang w:eastAsia="en-GB"/>
        </w:rPr>
        <w:tab/>
        <w:t>Determine the highest frequency, f2, for which the sum of all EIRP in the measurement cells from the end of the span to f2 exceeds P1.</w:t>
      </w:r>
    </w:p>
    <w:p w14:paraId="0BD24DED"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10)</w:t>
      </w:r>
      <w:r w:rsidRPr="00E43925">
        <w:rPr>
          <w:color w:val="000000"/>
          <w:lang w:eastAsia="en-GB"/>
        </w:rPr>
        <w:tab/>
        <w:t>Compute the OTA occupied bandwidth as f2 - f1.</w:t>
      </w:r>
    </w:p>
    <w:p w14:paraId="1E043FC9"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570" w:name="_Toc21102724"/>
      <w:bookmarkStart w:id="571" w:name="_Toc29810573"/>
      <w:bookmarkStart w:id="572" w:name="_Toc36635925"/>
      <w:bookmarkStart w:id="573" w:name="_Toc37272871"/>
      <w:bookmarkStart w:id="574" w:name="_Toc45885948"/>
      <w:bookmarkStart w:id="575" w:name="_Toc53183054"/>
      <w:bookmarkStart w:id="576" w:name="_Toc58915721"/>
      <w:bookmarkStart w:id="577" w:name="_Toc58917902"/>
      <w:bookmarkStart w:id="578" w:name="_Toc66693771"/>
      <w:bookmarkStart w:id="579" w:name="_Toc74915723"/>
      <w:bookmarkStart w:id="580" w:name="_Toc76114348"/>
      <w:bookmarkStart w:id="581" w:name="_Toc76544234"/>
      <w:bookmarkStart w:id="582" w:name="_Toc82536356"/>
      <w:bookmarkStart w:id="583" w:name="_Toc89952649"/>
      <w:bookmarkStart w:id="584" w:name="_Toc98766465"/>
      <w:bookmarkStart w:id="585" w:name="_Toc99702828"/>
      <w:bookmarkStart w:id="586" w:name="_Toc106206614"/>
      <w:bookmarkStart w:id="587" w:name="_Toc115080616"/>
      <w:bookmarkStart w:id="588" w:name="_Toc120624166"/>
      <w:bookmarkStart w:id="589" w:name="_Toc120624703"/>
      <w:bookmarkStart w:id="590" w:name="_Toc120625240"/>
      <w:bookmarkStart w:id="591" w:name="_Toc120625777"/>
      <w:bookmarkStart w:id="592" w:name="_Toc120626314"/>
      <w:bookmarkStart w:id="593" w:name="_Toc120626861"/>
      <w:bookmarkStart w:id="594" w:name="_Toc120627417"/>
      <w:bookmarkStart w:id="595" w:name="_Toc120627982"/>
      <w:bookmarkStart w:id="596" w:name="_Toc120628558"/>
      <w:bookmarkStart w:id="597" w:name="_Toc120629143"/>
      <w:bookmarkStart w:id="598" w:name="_Toc120629731"/>
      <w:bookmarkStart w:id="599" w:name="_Toc120631232"/>
      <w:bookmarkStart w:id="600" w:name="_Toc120631883"/>
      <w:bookmarkStart w:id="601" w:name="_Toc120632533"/>
      <w:bookmarkStart w:id="602" w:name="_Toc120633183"/>
      <w:bookmarkStart w:id="603" w:name="_Toc120633833"/>
      <w:bookmarkStart w:id="604" w:name="_Toc120634484"/>
      <w:bookmarkStart w:id="605" w:name="_Toc120635135"/>
      <w:bookmarkStart w:id="606" w:name="_Toc121754259"/>
      <w:bookmarkStart w:id="607" w:name="_Toc121754929"/>
      <w:bookmarkStart w:id="608" w:name="_Toc129108878"/>
      <w:bookmarkStart w:id="609" w:name="_Toc129109543"/>
      <w:bookmarkStart w:id="610" w:name="_Toc129110216"/>
      <w:bookmarkStart w:id="611" w:name="_Toc130389336"/>
      <w:bookmarkStart w:id="612" w:name="_Toc130390409"/>
      <w:bookmarkStart w:id="613" w:name="_Toc130391097"/>
      <w:bookmarkStart w:id="614" w:name="_Toc131624861"/>
      <w:bookmarkStart w:id="615" w:name="_Toc137476294"/>
      <w:bookmarkStart w:id="616" w:name="_Toc138872949"/>
      <w:bookmarkStart w:id="617" w:name="_Toc138874535"/>
      <w:bookmarkStart w:id="618" w:name="_Toc145525134"/>
      <w:bookmarkStart w:id="619" w:name="_Toc153560259"/>
      <w:bookmarkStart w:id="620" w:name="_Toc161647559"/>
      <w:r w:rsidRPr="00E43925">
        <w:rPr>
          <w:rFonts w:ascii="Arial" w:hAnsi="Arial"/>
          <w:sz w:val="24"/>
          <w:lang w:eastAsia="en-GB"/>
        </w:rPr>
        <w:lastRenderedPageBreak/>
        <w:t>9.7.2.5</w:t>
      </w:r>
      <w:r w:rsidRPr="00E43925">
        <w:rPr>
          <w:rFonts w:ascii="Arial" w:hAnsi="Arial"/>
          <w:sz w:val="24"/>
          <w:lang w:eastAsia="en-GB"/>
        </w:rPr>
        <w:tab/>
        <w:t>Test requirement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40FCED3" w14:textId="77777777" w:rsidR="00E43925" w:rsidRPr="00E43925" w:rsidRDefault="00E43925" w:rsidP="00E43925">
      <w:pPr>
        <w:overflowPunct w:val="0"/>
        <w:autoSpaceDE w:val="0"/>
        <w:autoSpaceDN w:val="0"/>
        <w:adjustRightInd w:val="0"/>
        <w:textAlignment w:val="baseline"/>
        <w:rPr>
          <w:color w:val="000000"/>
          <w:lang w:eastAsia="zh-CN"/>
        </w:rPr>
      </w:pPr>
      <w:r w:rsidRPr="00E43925">
        <w:rPr>
          <w:snapToGrid w:val="0"/>
          <w:color w:val="000000"/>
          <w:lang w:eastAsia="en-GB"/>
        </w:rPr>
        <w:t>The OTA occupied bandwidth for each NR carrier shall be less than the channel bandwidth as defined in TS 38.108 [</w:t>
      </w:r>
      <w:r w:rsidRPr="00E43925">
        <w:rPr>
          <w:rFonts w:eastAsia="DengXian" w:hint="eastAsia"/>
          <w:snapToGrid w:val="0"/>
          <w:color w:val="000000"/>
          <w:lang w:eastAsia="zh-CN"/>
        </w:rPr>
        <w:t>2</w:t>
      </w:r>
      <w:r w:rsidRPr="00E43925">
        <w:rPr>
          <w:snapToGrid w:val="0"/>
          <w:color w:val="000000"/>
          <w:lang w:eastAsia="en-GB"/>
        </w:rPr>
        <w:t xml:space="preserve">], table </w:t>
      </w:r>
      <w:r w:rsidRPr="00E43925">
        <w:rPr>
          <w:color w:val="000000"/>
          <w:lang w:eastAsia="en-GB"/>
        </w:rPr>
        <w:t>5.3.5-1</w:t>
      </w:r>
      <w:r w:rsidRPr="00E43925">
        <w:rPr>
          <w:snapToGrid w:val="0"/>
          <w:color w:val="000000"/>
          <w:lang w:eastAsia="en-GB"/>
        </w:rPr>
        <w:t>.</w:t>
      </w:r>
    </w:p>
    <w:p w14:paraId="0D7E2F1A" w14:textId="77777777" w:rsidR="00E43925" w:rsidRPr="00E43925" w:rsidRDefault="00E43925" w:rsidP="00E43925">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en-GB"/>
        </w:rPr>
      </w:pPr>
      <w:bookmarkStart w:id="621" w:name="_Toc21102727"/>
      <w:bookmarkStart w:id="622" w:name="_Toc29810576"/>
      <w:bookmarkStart w:id="623" w:name="_Toc36635928"/>
      <w:bookmarkStart w:id="624" w:name="_Toc37272874"/>
      <w:bookmarkStart w:id="625" w:name="_Toc45885951"/>
      <w:bookmarkStart w:id="626" w:name="_Toc53183057"/>
      <w:bookmarkStart w:id="627" w:name="_Toc58915724"/>
      <w:bookmarkStart w:id="628" w:name="_Toc58917905"/>
      <w:bookmarkStart w:id="629" w:name="_Toc66693774"/>
      <w:bookmarkStart w:id="630" w:name="_Toc74915726"/>
      <w:bookmarkStart w:id="631" w:name="_Toc76114351"/>
      <w:bookmarkStart w:id="632" w:name="_Toc76544237"/>
      <w:bookmarkStart w:id="633" w:name="_Toc82536359"/>
      <w:bookmarkStart w:id="634" w:name="_Toc89952652"/>
      <w:bookmarkStart w:id="635" w:name="_Toc98766468"/>
      <w:bookmarkStart w:id="636" w:name="_Toc99702831"/>
      <w:bookmarkStart w:id="637" w:name="_Toc106206617"/>
      <w:bookmarkStart w:id="638" w:name="_Toc115080619"/>
      <w:bookmarkStart w:id="639" w:name="_Toc120544935"/>
      <w:bookmarkStart w:id="640" w:name="_Toc120545290"/>
      <w:bookmarkStart w:id="641" w:name="_Toc120545906"/>
      <w:bookmarkStart w:id="642" w:name="_Toc120606810"/>
      <w:bookmarkStart w:id="643" w:name="_Toc120607164"/>
      <w:bookmarkStart w:id="644" w:name="_Toc120607521"/>
      <w:bookmarkStart w:id="645" w:name="_Toc120607884"/>
      <w:bookmarkStart w:id="646" w:name="_Toc120608249"/>
      <w:bookmarkStart w:id="647" w:name="_Toc120608629"/>
      <w:bookmarkStart w:id="648" w:name="_Toc120609009"/>
      <w:bookmarkStart w:id="649" w:name="_Toc120609400"/>
      <w:bookmarkStart w:id="650" w:name="_Toc120609791"/>
      <w:bookmarkStart w:id="651" w:name="_Toc120610192"/>
      <w:bookmarkStart w:id="652" w:name="_Toc120610945"/>
      <w:bookmarkStart w:id="653" w:name="_Toc120611354"/>
      <w:bookmarkStart w:id="654" w:name="_Toc120611772"/>
      <w:bookmarkStart w:id="655" w:name="_Toc120612192"/>
      <w:bookmarkStart w:id="656" w:name="_Toc120612619"/>
      <w:bookmarkStart w:id="657" w:name="_Toc120613048"/>
      <w:bookmarkStart w:id="658" w:name="_Toc120613478"/>
      <w:bookmarkStart w:id="659" w:name="_Toc120613908"/>
      <w:bookmarkStart w:id="660" w:name="_Toc120614351"/>
      <w:bookmarkStart w:id="661" w:name="_Toc120614810"/>
      <w:bookmarkStart w:id="662" w:name="_Toc120615285"/>
      <w:bookmarkStart w:id="663" w:name="_Toc120622493"/>
      <w:bookmarkStart w:id="664" w:name="_Toc120622999"/>
      <w:bookmarkStart w:id="665" w:name="_Toc120623637"/>
      <w:bookmarkStart w:id="666" w:name="_Toc120624167"/>
      <w:bookmarkStart w:id="667" w:name="_Toc120624704"/>
      <w:bookmarkStart w:id="668" w:name="_Toc120625241"/>
      <w:bookmarkStart w:id="669" w:name="_Toc120625778"/>
      <w:bookmarkStart w:id="670" w:name="_Toc120626315"/>
      <w:bookmarkStart w:id="671" w:name="_Toc120626862"/>
      <w:bookmarkStart w:id="672" w:name="_Toc120627418"/>
      <w:bookmarkStart w:id="673" w:name="_Toc120627983"/>
      <w:bookmarkStart w:id="674" w:name="_Toc120628559"/>
      <w:bookmarkStart w:id="675" w:name="_Toc120629144"/>
      <w:bookmarkStart w:id="676" w:name="_Toc120629732"/>
      <w:bookmarkStart w:id="677" w:name="_Toc120631233"/>
      <w:bookmarkStart w:id="678" w:name="_Toc120631884"/>
      <w:bookmarkStart w:id="679" w:name="_Toc120632534"/>
      <w:bookmarkStart w:id="680" w:name="_Toc120633184"/>
      <w:bookmarkStart w:id="681" w:name="_Toc120633834"/>
      <w:bookmarkStart w:id="682" w:name="_Toc120634485"/>
      <w:bookmarkStart w:id="683" w:name="_Toc120635136"/>
      <w:bookmarkStart w:id="684" w:name="_Toc121754260"/>
      <w:bookmarkStart w:id="685" w:name="_Toc121754930"/>
      <w:bookmarkStart w:id="686" w:name="_Toc129108879"/>
      <w:bookmarkStart w:id="687" w:name="_Toc129109544"/>
      <w:bookmarkStart w:id="688" w:name="_Toc129110217"/>
      <w:bookmarkStart w:id="689" w:name="_Toc130389337"/>
      <w:bookmarkStart w:id="690" w:name="_Toc130390410"/>
      <w:bookmarkStart w:id="691" w:name="_Toc130391098"/>
      <w:bookmarkStart w:id="692" w:name="_Toc131624862"/>
      <w:bookmarkStart w:id="693" w:name="_Toc137476295"/>
      <w:bookmarkStart w:id="694" w:name="_Toc138872950"/>
      <w:bookmarkStart w:id="695" w:name="_Toc138874536"/>
      <w:bookmarkStart w:id="696" w:name="_Toc145525135"/>
      <w:bookmarkStart w:id="697" w:name="_Toc153560260"/>
      <w:bookmarkStart w:id="698" w:name="_Toc161647560"/>
      <w:r w:rsidRPr="00E43925">
        <w:rPr>
          <w:rFonts w:ascii="Arial" w:hAnsi="Arial"/>
          <w:sz w:val="28"/>
          <w:lang w:eastAsia="en-GB"/>
        </w:rPr>
        <w:t>9.7.3</w:t>
      </w:r>
      <w:r w:rsidRPr="00E43925">
        <w:rPr>
          <w:rFonts w:ascii="Arial" w:hAnsi="Arial"/>
          <w:sz w:val="28"/>
          <w:lang w:eastAsia="en-GB"/>
        </w:rPr>
        <w:tab/>
        <w:t xml:space="preserve">OTA Adjacent </w:t>
      </w:r>
      <w:r w:rsidRPr="00E43925">
        <w:rPr>
          <w:rFonts w:ascii="Arial" w:hAnsi="Arial"/>
          <w:color w:val="000000"/>
          <w:sz w:val="28"/>
          <w:lang w:eastAsia="en-GB"/>
        </w:rPr>
        <w:t>Channel Leakage Power Ratio (ACLR)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3CE19FA2"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699" w:name="_Toc21102728"/>
      <w:bookmarkStart w:id="700" w:name="_Toc29810577"/>
      <w:bookmarkStart w:id="701" w:name="_Toc36635929"/>
      <w:bookmarkStart w:id="702" w:name="_Toc37272875"/>
      <w:bookmarkStart w:id="703" w:name="_Toc45885952"/>
      <w:bookmarkStart w:id="704" w:name="_Toc53183058"/>
      <w:bookmarkStart w:id="705" w:name="_Toc58915725"/>
      <w:bookmarkStart w:id="706" w:name="_Toc58917906"/>
      <w:bookmarkStart w:id="707" w:name="_Toc66693775"/>
      <w:bookmarkStart w:id="708" w:name="_Toc74915727"/>
      <w:bookmarkStart w:id="709" w:name="_Toc76114352"/>
      <w:bookmarkStart w:id="710" w:name="_Toc76544238"/>
      <w:bookmarkStart w:id="711" w:name="_Toc82536360"/>
      <w:bookmarkStart w:id="712" w:name="_Toc89952653"/>
      <w:bookmarkStart w:id="713" w:name="_Toc98766469"/>
      <w:bookmarkStart w:id="714" w:name="_Toc99702832"/>
      <w:bookmarkStart w:id="715" w:name="_Toc106206618"/>
      <w:bookmarkStart w:id="716" w:name="_Toc115080620"/>
      <w:bookmarkStart w:id="717" w:name="_Toc120624168"/>
      <w:bookmarkStart w:id="718" w:name="_Toc120624705"/>
      <w:bookmarkStart w:id="719" w:name="_Toc120625242"/>
      <w:bookmarkStart w:id="720" w:name="_Toc120625779"/>
      <w:bookmarkStart w:id="721" w:name="_Toc120626316"/>
      <w:bookmarkStart w:id="722" w:name="_Toc120626863"/>
      <w:bookmarkStart w:id="723" w:name="_Toc120627419"/>
      <w:bookmarkStart w:id="724" w:name="_Toc120627984"/>
      <w:bookmarkStart w:id="725" w:name="_Toc120628560"/>
      <w:bookmarkStart w:id="726" w:name="_Toc120629145"/>
      <w:bookmarkStart w:id="727" w:name="_Toc120629733"/>
      <w:bookmarkStart w:id="728" w:name="_Toc120631234"/>
      <w:bookmarkStart w:id="729" w:name="_Toc120631885"/>
      <w:bookmarkStart w:id="730" w:name="_Toc120632535"/>
      <w:bookmarkStart w:id="731" w:name="_Toc120633185"/>
      <w:bookmarkStart w:id="732" w:name="_Toc120633835"/>
      <w:bookmarkStart w:id="733" w:name="_Toc120634486"/>
      <w:bookmarkStart w:id="734" w:name="_Toc120635137"/>
      <w:bookmarkStart w:id="735" w:name="_Toc121754261"/>
      <w:bookmarkStart w:id="736" w:name="_Toc121754931"/>
      <w:bookmarkStart w:id="737" w:name="_Toc129108880"/>
      <w:bookmarkStart w:id="738" w:name="_Toc129109545"/>
      <w:bookmarkStart w:id="739" w:name="_Toc129110218"/>
      <w:bookmarkStart w:id="740" w:name="_Toc130389338"/>
      <w:bookmarkStart w:id="741" w:name="_Toc130390411"/>
      <w:bookmarkStart w:id="742" w:name="_Toc130391099"/>
      <w:bookmarkStart w:id="743" w:name="_Toc131624863"/>
      <w:bookmarkStart w:id="744" w:name="_Toc137476296"/>
      <w:bookmarkStart w:id="745" w:name="_Toc138872951"/>
      <w:bookmarkStart w:id="746" w:name="_Toc138874537"/>
      <w:bookmarkStart w:id="747" w:name="_Toc145525136"/>
      <w:bookmarkStart w:id="748" w:name="_Toc153560261"/>
      <w:bookmarkStart w:id="749" w:name="_Toc161647561"/>
      <w:r w:rsidRPr="00E43925">
        <w:rPr>
          <w:rFonts w:ascii="Arial" w:hAnsi="Arial"/>
          <w:sz w:val="24"/>
          <w:lang w:eastAsia="en-GB"/>
        </w:rPr>
        <w:t>9.7.3.1</w:t>
      </w:r>
      <w:r w:rsidRPr="00E43925">
        <w:rPr>
          <w:rFonts w:ascii="Arial" w:hAnsi="Arial"/>
          <w:sz w:val="24"/>
          <w:lang w:eastAsia="en-GB"/>
        </w:rPr>
        <w:tab/>
        <w:t>Definition and applicability</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6B5E39E"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OTA Adjacent Channel Leakage power Ratio (ACLR) is the ratio of the filtered mean power centred on the assigned channel frequency to the filtered mean power centred on an adjacent channel frequency. The measured power is TRP.</w:t>
      </w:r>
    </w:p>
    <w:p w14:paraId="7AE9EF19"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color w:val="000000"/>
          <w:lang w:eastAsia="en-GB"/>
        </w:rPr>
        <w:t xml:space="preserve">The requirement </w:t>
      </w:r>
      <w:r w:rsidRPr="00E43925">
        <w:rPr>
          <w:color w:val="000000"/>
          <w:lang w:val="en-US" w:eastAsia="en-GB"/>
        </w:rPr>
        <w:t xml:space="preserve">shall be applied </w:t>
      </w:r>
      <w:r w:rsidRPr="00E43925">
        <w:rPr>
          <w:color w:val="000000"/>
          <w:lang w:eastAsia="en-GB"/>
        </w:rPr>
        <w:t>per RIB.</w:t>
      </w:r>
    </w:p>
    <w:p w14:paraId="7B8695F4"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rFonts w:hint="eastAsia"/>
          <w:color w:val="000000"/>
          <w:lang w:val="en-US" w:eastAsia="zh-CN"/>
        </w:rPr>
        <w:t xml:space="preserve">For </w:t>
      </w:r>
      <w:r w:rsidRPr="00E43925">
        <w:rPr>
          <w:rFonts w:eastAsia="SimSun" w:hint="eastAsia"/>
          <w:color w:val="000000"/>
          <w:lang w:val="en-US" w:eastAsia="zh-CN"/>
        </w:rPr>
        <w:t xml:space="preserve">a </w:t>
      </w:r>
      <w:r w:rsidRPr="00E43925">
        <w:rPr>
          <w:rFonts w:eastAsia="SimSun"/>
          <w:i/>
          <w:iCs/>
          <w:color w:val="000000"/>
          <w:lang w:val="en-US" w:eastAsia="zh-CN"/>
        </w:rPr>
        <w:t>RIB</w:t>
      </w:r>
      <w:r w:rsidRPr="00E43925">
        <w:rPr>
          <w:rFonts w:eastAsia="SimSun" w:hint="eastAsia"/>
          <w:color w:val="000000"/>
          <w:lang w:val="en-US" w:eastAsia="zh-CN"/>
        </w:rPr>
        <w:t xml:space="preserve"> </w:t>
      </w:r>
      <w:r w:rsidRPr="00E43925">
        <w:rPr>
          <w:rFonts w:cs="v5.0.0"/>
          <w:color w:val="000000"/>
          <w:lang w:eastAsia="en-GB"/>
        </w:rPr>
        <w:t xml:space="preserve">operating </w:t>
      </w:r>
      <w:r w:rsidRPr="00E43925">
        <w:rPr>
          <w:rFonts w:cs="v5.0.0" w:hint="eastAsia"/>
          <w:color w:val="000000"/>
          <w:lang w:val="en-US" w:eastAsia="zh-CN"/>
        </w:rPr>
        <w:t xml:space="preserve">in </w:t>
      </w:r>
      <w:r w:rsidRPr="00E43925">
        <w:rPr>
          <w:rFonts w:eastAsia="SimSun"/>
          <w:color w:val="000000"/>
          <w:lang w:eastAsia="en-GB"/>
        </w:rPr>
        <w:t xml:space="preserve">multi-carrier, the </w:t>
      </w:r>
      <w:r w:rsidRPr="00E43925">
        <w:rPr>
          <w:rFonts w:eastAsia="SimSun" w:hint="eastAsia"/>
          <w:color w:val="000000"/>
          <w:lang w:val="en-US" w:eastAsia="zh-CN"/>
        </w:rPr>
        <w:t xml:space="preserve">OTA ACLR </w:t>
      </w:r>
      <w:r w:rsidRPr="00E43925">
        <w:rPr>
          <w:rFonts w:cs="v5.0.0"/>
          <w:color w:val="000000"/>
          <w:lang w:eastAsia="en-GB"/>
        </w:rPr>
        <w:t>requirements</w:t>
      </w:r>
      <w:r w:rsidRPr="00E43925">
        <w:rPr>
          <w:rFonts w:hint="eastAsia"/>
          <w:color w:val="000000"/>
          <w:lang w:val="en-US" w:eastAsia="zh-CN"/>
        </w:rPr>
        <w:t xml:space="preserve"> </w:t>
      </w:r>
      <w:r w:rsidRPr="00E43925">
        <w:rPr>
          <w:rFonts w:cs="v5.0.0" w:hint="eastAsia"/>
          <w:color w:val="000000"/>
          <w:lang w:val="en-US" w:eastAsia="zh-CN"/>
        </w:rPr>
        <w:t>in clause</w:t>
      </w:r>
      <w:r w:rsidRPr="00E43925">
        <w:rPr>
          <w:rFonts w:cs="v5.0.0"/>
          <w:color w:val="000000"/>
          <w:lang w:val="en-US" w:eastAsia="zh-CN"/>
        </w:rPr>
        <w:t> </w:t>
      </w:r>
      <w:r w:rsidRPr="00E43925">
        <w:rPr>
          <w:color w:val="000000"/>
          <w:lang w:eastAsia="en-GB"/>
        </w:rPr>
        <w:t>9.7.3.</w:t>
      </w:r>
      <w:r w:rsidRPr="00E43925">
        <w:rPr>
          <w:rFonts w:hint="eastAsia"/>
          <w:color w:val="000000"/>
          <w:lang w:val="en-US" w:eastAsia="zh-CN"/>
        </w:rPr>
        <w:t xml:space="preserve">2 </w:t>
      </w:r>
      <w:r w:rsidRPr="00E43925">
        <w:rPr>
          <w:color w:val="000000"/>
          <w:lang w:eastAsia="en-GB"/>
        </w:rPr>
        <w:t>apply to </w:t>
      </w:r>
      <w:r w:rsidRPr="00E43925">
        <w:rPr>
          <w:rFonts w:eastAsia="SimSun" w:hint="eastAsia"/>
          <w:i/>
          <w:iCs/>
          <w:color w:val="000000"/>
          <w:lang w:val="en-US" w:eastAsia="zh-CN"/>
        </w:rPr>
        <w:t>S</w:t>
      </w:r>
      <w:r w:rsidRPr="00E43925">
        <w:rPr>
          <w:rFonts w:eastAsia="SimSun"/>
          <w:i/>
          <w:iCs/>
          <w:color w:val="000000"/>
          <w:lang w:val="en-US" w:eastAsia="zh-CN"/>
        </w:rPr>
        <w:t>AN</w:t>
      </w:r>
      <w:r w:rsidRPr="00E43925">
        <w:rPr>
          <w:rFonts w:eastAsia="SimSun" w:hint="eastAsia"/>
          <w:i/>
          <w:iCs/>
          <w:color w:val="000000"/>
          <w:lang w:val="en-US" w:eastAsia="zh-CN"/>
        </w:rPr>
        <w:t xml:space="preserve"> </w:t>
      </w:r>
      <w:r w:rsidRPr="00E43925">
        <w:rPr>
          <w:i/>
          <w:iCs/>
          <w:color w:val="000000"/>
          <w:lang w:eastAsia="en-GB"/>
        </w:rPr>
        <w:t>channel bandwidths</w:t>
      </w:r>
      <w:r w:rsidRPr="00E43925">
        <w:rPr>
          <w:color w:val="000000"/>
          <w:lang w:eastAsia="en-GB"/>
        </w:rPr>
        <w:t xml:space="preserve"> of the outermost carrier.</w:t>
      </w:r>
    </w:p>
    <w:p w14:paraId="7533A5DA"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750" w:name="_Toc21102729"/>
      <w:bookmarkStart w:id="751" w:name="_Toc29810578"/>
      <w:bookmarkStart w:id="752" w:name="_Toc36635930"/>
      <w:bookmarkStart w:id="753" w:name="_Toc37272876"/>
      <w:bookmarkStart w:id="754" w:name="_Toc45885953"/>
      <w:bookmarkStart w:id="755" w:name="_Toc53183059"/>
      <w:bookmarkStart w:id="756" w:name="_Toc58915726"/>
      <w:bookmarkStart w:id="757" w:name="_Toc58917907"/>
      <w:bookmarkStart w:id="758" w:name="_Toc66693776"/>
      <w:bookmarkStart w:id="759" w:name="_Toc74915728"/>
      <w:bookmarkStart w:id="760" w:name="_Toc76114353"/>
      <w:bookmarkStart w:id="761" w:name="_Toc76544239"/>
      <w:bookmarkStart w:id="762" w:name="_Toc82536361"/>
      <w:bookmarkStart w:id="763" w:name="_Toc89952654"/>
      <w:bookmarkStart w:id="764" w:name="_Toc98766470"/>
      <w:bookmarkStart w:id="765" w:name="_Toc99702833"/>
      <w:bookmarkStart w:id="766" w:name="_Toc106206619"/>
      <w:bookmarkStart w:id="767" w:name="_Toc115080621"/>
      <w:bookmarkStart w:id="768" w:name="_Toc120624169"/>
      <w:bookmarkStart w:id="769" w:name="_Toc120624706"/>
      <w:bookmarkStart w:id="770" w:name="_Toc120625243"/>
      <w:bookmarkStart w:id="771" w:name="_Toc120625780"/>
      <w:bookmarkStart w:id="772" w:name="_Toc120626317"/>
      <w:bookmarkStart w:id="773" w:name="_Toc120626864"/>
      <w:bookmarkStart w:id="774" w:name="_Toc120627420"/>
      <w:bookmarkStart w:id="775" w:name="_Toc120627985"/>
      <w:bookmarkStart w:id="776" w:name="_Toc120628561"/>
      <w:bookmarkStart w:id="777" w:name="_Toc120629146"/>
      <w:bookmarkStart w:id="778" w:name="_Toc120629734"/>
      <w:bookmarkStart w:id="779" w:name="_Toc120631235"/>
      <w:bookmarkStart w:id="780" w:name="_Toc120631886"/>
      <w:bookmarkStart w:id="781" w:name="_Toc120632536"/>
      <w:bookmarkStart w:id="782" w:name="_Toc120633186"/>
      <w:bookmarkStart w:id="783" w:name="_Toc120633836"/>
      <w:bookmarkStart w:id="784" w:name="_Toc120634487"/>
      <w:bookmarkStart w:id="785" w:name="_Toc120635138"/>
      <w:bookmarkStart w:id="786" w:name="_Toc121754262"/>
      <w:bookmarkStart w:id="787" w:name="_Toc121754932"/>
      <w:bookmarkStart w:id="788" w:name="_Toc129108881"/>
      <w:bookmarkStart w:id="789" w:name="_Toc129109546"/>
      <w:bookmarkStart w:id="790" w:name="_Toc129110219"/>
      <w:bookmarkStart w:id="791" w:name="_Toc130389339"/>
      <w:bookmarkStart w:id="792" w:name="_Toc130390412"/>
      <w:bookmarkStart w:id="793" w:name="_Toc130391100"/>
      <w:bookmarkStart w:id="794" w:name="_Toc131624864"/>
      <w:bookmarkStart w:id="795" w:name="_Toc137476297"/>
      <w:bookmarkStart w:id="796" w:name="_Toc138872952"/>
      <w:bookmarkStart w:id="797" w:name="_Toc138874538"/>
      <w:bookmarkStart w:id="798" w:name="_Toc145525137"/>
      <w:bookmarkStart w:id="799" w:name="_Toc153560262"/>
      <w:bookmarkStart w:id="800" w:name="_Toc161647562"/>
      <w:r w:rsidRPr="00E43925">
        <w:rPr>
          <w:rFonts w:ascii="Arial" w:hAnsi="Arial"/>
          <w:sz w:val="24"/>
          <w:lang w:eastAsia="en-GB"/>
        </w:rPr>
        <w:t>9.7.3.2</w:t>
      </w:r>
      <w:r w:rsidRPr="00E43925">
        <w:rPr>
          <w:rFonts w:ascii="Arial" w:hAnsi="Arial"/>
          <w:sz w:val="24"/>
          <w:lang w:eastAsia="en-GB"/>
        </w:rPr>
        <w:tab/>
        <w:t>Minimum requirement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96E91E8" w14:textId="1DDD5F11" w:rsidR="00E43925" w:rsidRDefault="00E43925" w:rsidP="00E43925">
      <w:pPr>
        <w:overflowPunct w:val="0"/>
        <w:autoSpaceDE w:val="0"/>
        <w:autoSpaceDN w:val="0"/>
        <w:adjustRightInd w:val="0"/>
        <w:textAlignment w:val="baseline"/>
        <w:rPr>
          <w:ins w:id="801" w:author="Dorin PANAITOPOL" w:date="2024-05-07T13:38:00Z"/>
          <w:color w:val="000000"/>
          <w:lang w:eastAsia="zh-CN"/>
        </w:rPr>
      </w:pPr>
      <w:r w:rsidRPr="00E43925">
        <w:rPr>
          <w:color w:val="000000"/>
          <w:lang w:eastAsia="zh-CN"/>
        </w:rPr>
        <w:t xml:space="preserve">The minimum requirement for </w:t>
      </w:r>
      <w:r w:rsidRPr="00E43925">
        <w:rPr>
          <w:i/>
          <w:color w:val="000000"/>
          <w:lang w:eastAsia="zh-CN"/>
        </w:rPr>
        <w:t>SAN type 1-O</w:t>
      </w:r>
      <w:r w:rsidRPr="00E43925">
        <w:rPr>
          <w:color w:val="000000"/>
          <w:lang w:eastAsia="zh-CN"/>
        </w:rPr>
        <w:t xml:space="preserve"> is in TS 38.108 [</w:t>
      </w:r>
      <w:r w:rsidRPr="00E43925">
        <w:rPr>
          <w:rFonts w:eastAsia="DengXian" w:hint="eastAsia"/>
          <w:color w:val="000000"/>
          <w:lang w:eastAsia="zh-CN"/>
        </w:rPr>
        <w:t>2</w:t>
      </w:r>
      <w:r w:rsidRPr="00E43925">
        <w:rPr>
          <w:color w:val="000000"/>
          <w:lang w:eastAsia="zh-CN"/>
        </w:rPr>
        <w:t>], clause 9.7.3.2.</w:t>
      </w:r>
    </w:p>
    <w:p w14:paraId="5094CFC3" w14:textId="67024F6A" w:rsidR="007B2A90" w:rsidRPr="00E43925" w:rsidRDefault="007B2A90" w:rsidP="00E43925">
      <w:pPr>
        <w:overflowPunct w:val="0"/>
        <w:autoSpaceDE w:val="0"/>
        <w:autoSpaceDN w:val="0"/>
        <w:adjustRightInd w:val="0"/>
        <w:textAlignment w:val="baseline"/>
        <w:rPr>
          <w:color w:val="000000"/>
          <w:lang w:eastAsia="zh-CN"/>
        </w:rPr>
      </w:pPr>
      <w:ins w:id="802" w:author="Dorin PANAITOPOL" w:date="2024-05-07T13:38:00Z">
        <w:r w:rsidRPr="00E43925">
          <w:rPr>
            <w:color w:val="000000"/>
            <w:lang w:eastAsia="zh-CN"/>
          </w:rPr>
          <w:t xml:space="preserve">The minimum requirement for </w:t>
        </w:r>
        <w:r>
          <w:rPr>
            <w:i/>
            <w:color w:val="000000"/>
            <w:lang w:eastAsia="zh-CN"/>
          </w:rPr>
          <w:t>SAN type 2</w:t>
        </w:r>
        <w:r w:rsidRPr="00E43925">
          <w:rPr>
            <w:i/>
            <w:color w:val="000000"/>
            <w:lang w:eastAsia="zh-CN"/>
          </w:rPr>
          <w:t>-O</w:t>
        </w:r>
        <w:r w:rsidRPr="00E43925">
          <w:rPr>
            <w:color w:val="000000"/>
            <w:lang w:eastAsia="zh-CN"/>
          </w:rPr>
          <w:t xml:space="preserve"> is in TS 38.108 [</w:t>
        </w:r>
        <w:r w:rsidRPr="00E43925">
          <w:rPr>
            <w:rFonts w:eastAsia="DengXian" w:hint="eastAsia"/>
            <w:color w:val="000000"/>
            <w:lang w:eastAsia="zh-CN"/>
          </w:rPr>
          <w:t>2</w:t>
        </w:r>
        <w:r>
          <w:rPr>
            <w:color w:val="000000"/>
            <w:lang w:eastAsia="zh-CN"/>
          </w:rPr>
          <w:t>], clause 9.7.3.3</w:t>
        </w:r>
        <w:r w:rsidRPr="00E43925">
          <w:rPr>
            <w:color w:val="000000"/>
            <w:lang w:eastAsia="zh-CN"/>
          </w:rPr>
          <w:t>.</w:t>
        </w:r>
      </w:ins>
    </w:p>
    <w:p w14:paraId="01E058E9"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803" w:name="_Toc21102730"/>
      <w:bookmarkStart w:id="804" w:name="_Toc29810579"/>
      <w:bookmarkStart w:id="805" w:name="_Toc36635931"/>
      <w:bookmarkStart w:id="806" w:name="_Toc37272877"/>
      <w:bookmarkStart w:id="807" w:name="_Toc45885954"/>
      <w:bookmarkStart w:id="808" w:name="_Toc53183060"/>
      <w:bookmarkStart w:id="809" w:name="_Toc58915727"/>
      <w:bookmarkStart w:id="810" w:name="_Toc58917908"/>
      <w:bookmarkStart w:id="811" w:name="_Toc66693777"/>
      <w:bookmarkStart w:id="812" w:name="_Toc74915729"/>
      <w:bookmarkStart w:id="813" w:name="_Toc76114354"/>
      <w:bookmarkStart w:id="814" w:name="_Toc76544240"/>
      <w:bookmarkStart w:id="815" w:name="_Toc82536362"/>
      <w:bookmarkStart w:id="816" w:name="_Toc89952655"/>
      <w:bookmarkStart w:id="817" w:name="_Toc98766471"/>
      <w:bookmarkStart w:id="818" w:name="_Toc99702834"/>
      <w:bookmarkStart w:id="819" w:name="_Toc106206620"/>
      <w:bookmarkStart w:id="820" w:name="_Toc115080622"/>
      <w:bookmarkStart w:id="821" w:name="_Toc120624170"/>
      <w:bookmarkStart w:id="822" w:name="_Toc120624707"/>
      <w:bookmarkStart w:id="823" w:name="_Toc120625244"/>
      <w:bookmarkStart w:id="824" w:name="_Toc120625781"/>
      <w:bookmarkStart w:id="825" w:name="_Toc120626318"/>
      <w:bookmarkStart w:id="826" w:name="_Toc120626865"/>
      <w:bookmarkStart w:id="827" w:name="_Toc120627421"/>
      <w:bookmarkStart w:id="828" w:name="_Toc120627986"/>
      <w:bookmarkStart w:id="829" w:name="_Toc120628562"/>
      <w:bookmarkStart w:id="830" w:name="_Toc120629147"/>
      <w:bookmarkStart w:id="831" w:name="_Toc120629735"/>
      <w:bookmarkStart w:id="832" w:name="_Toc120631236"/>
      <w:bookmarkStart w:id="833" w:name="_Toc120631887"/>
      <w:bookmarkStart w:id="834" w:name="_Toc120632537"/>
      <w:bookmarkStart w:id="835" w:name="_Toc120633187"/>
      <w:bookmarkStart w:id="836" w:name="_Toc120633837"/>
      <w:bookmarkStart w:id="837" w:name="_Toc120634488"/>
      <w:bookmarkStart w:id="838" w:name="_Toc120635139"/>
      <w:bookmarkStart w:id="839" w:name="_Toc121754263"/>
      <w:bookmarkStart w:id="840" w:name="_Toc121754933"/>
      <w:bookmarkStart w:id="841" w:name="_Toc129108882"/>
      <w:bookmarkStart w:id="842" w:name="_Toc129109547"/>
      <w:bookmarkStart w:id="843" w:name="_Toc129110220"/>
      <w:bookmarkStart w:id="844" w:name="_Toc130389340"/>
      <w:bookmarkStart w:id="845" w:name="_Toc130390413"/>
      <w:bookmarkStart w:id="846" w:name="_Toc130391101"/>
      <w:bookmarkStart w:id="847" w:name="_Toc131624865"/>
      <w:bookmarkStart w:id="848" w:name="_Toc137476298"/>
      <w:bookmarkStart w:id="849" w:name="_Toc138872953"/>
      <w:bookmarkStart w:id="850" w:name="_Toc138874539"/>
      <w:bookmarkStart w:id="851" w:name="_Toc145525138"/>
      <w:bookmarkStart w:id="852" w:name="_Toc153560263"/>
      <w:bookmarkStart w:id="853" w:name="_Toc161647563"/>
      <w:r w:rsidRPr="00E43925">
        <w:rPr>
          <w:rFonts w:ascii="Arial" w:hAnsi="Arial"/>
          <w:sz w:val="24"/>
          <w:lang w:eastAsia="en-GB"/>
        </w:rPr>
        <w:t>9.7.3.3</w:t>
      </w:r>
      <w:r w:rsidRPr="00E43925">
        <w:rPr>
          <w:rFonts w:ascii="Arial" w:hAnsi="Arial"/>
          <w:sz w:val="24"/>
          <w:lang w:eastAsia="en-GB"/>
        </w:rPr>
        <w:tab/>
        <w:t>Test purpose</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6BF9E24" w14:textId="77777777" w:rsidR="00E43925" w:rsidRPr="00E43925" w:rsidRDefault="00E43925" w:rsidP="00E43925">
      <w:pPr>
        <w:overflowPunct w:val="0"/>
        <w:autoSpaceDE w:val="0"/>
        <w:autoSpaceDN w:val="0"/>
        <w:adjustRightInd w:val="0"/>
        <w:textAlignment w:val="baseline"/>
        <w:rPr>
          <w:color w:val="000000"/>
          <w:lang w:eastAsia="zh-CN"/>
        </w:rPr>
      </w:pPr>
      <w:r w:rsidRPr="00E43925">
        <w:rPr>
          <w:color w:val="000000"/>
          <w:lang w:eastAsia="zh-CN"/>
        </w:rPr>
        <w:t>To verify that the OTA adjacent channel leakage ratio requirement shall be met as specified by the minimum requirement.</w:t>
      </w:r>
    </w:p>
    <w:p w14:paraId="50228719" w14:textId="77777777" w:rsidR="00E43925" w:rsidRP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854" w:name="_Toc21102731"/>
      <w:bookmarkStart w:id="855" w:name="_Toc29810580"/>
      <w:bookmarkStart w:id="856" w:name="_Toc36635932"/>
      <w:bookmarkStart w:id="857" w:name="_Toc37272878"/>
      <w:bookmarkStart w:id="858" w:name="_Toc45885955"/>
      <w:bookmarkStart w:id="859" w:name="_Toc53183061"/>
      <w:bookmarkStart w:id="860" w:name="_Toc58915728"/>
      <w:bookmarkStart w:id="861" w:name="_Toc58917909"/>
      <w:bookmarkStart w:id="862" w:name="_Toc66693778"/>
      <w:bookmarkStart w:id="863" w:name="_Toc74915730"/>
      <w:bookmarkStart w:id="864" w:name="_Toc76114355"/>
      <w:bookmarkStart w:id="865" w:name="_Toc76544241"/>
      <w:bookmarkStart w:id="866" w:name="_Toc82536363"/>
      <w:bookmarkStart w:id="867" w:name="_Toc89952656"/>
      <w:bookmarkStart w:id="868" w:name="_Toc98766472"/>
      <w:bookmarkStart w:id="869" w:name="_Toc99702835"/>
      <w:bookmarkStart w:id="870" w:name="_Toc106206621"/>
      <w:bookmarkStart w:id="871" w:name="_Toc115080623"/>
      <w:bookmarkStart w:id="872" w:name="_Toc120624171"/>
      <w:bookmarkStart w:id="873" w:name="_Toc120624708"/>
      <w:bookmarkStart w:id="874" w:name="_Toc120625245"/>
      <w:bookmarkStart w:id="875" w:name="_Toc120625782"/>
      <w:bookmarkStart w:id="876" w:name="_Toc120626319"/>
      <w:bookmarkStart w:id="877" w:name="_Toc120626866"/>
      <w:bookmarkStart w:id="878" w:name="_Toc120627422"/>
      <w:bookmarkStart w:id="879" w:name="_Toc120627987"/>
      <w:bookmarkStart w:id="880" w:name="_Toc120628563"/>
      <w:bookmarkStart w:id="881" w:name="_Toc120629148"/>
      <w:bookmarkStart w:id="882" w:name="_Toc120629736"/>
      <w:bookmarkStart w:id="883" w:name="_Toc120631237"/>
      <w:bookmarkStart w:id="884" w:name="_Toc120631888"/>
      <w:bookmarkStart w:id="885" w:name="_Toc120632538"/>
      <w:bookmarkStart w:id="886" w:name="_Toc120633188"/>
      <w:bookmarkStart w:id="887" w:name="_Toc120633838"/>
      <w:bookmarkStart w:id="888" w:name="_Toc120634489"/>
      <w:bookmarkStart w:id="889" w:name="_Toc120635140"/>
      <w:bookmarkStart w:id="890" w:name="_Toc121754264"/>
      <w:bookmarkStart w:id="891" w:name="_Toc121754934"/>
      <w:bookmarkStart w:id="892" w:name="_Toc129108883"/>
      <w:bookmarkStart w:id="893" w:name="_Toc129109548"/>
      <w:bookmarkStart w:id="894" w:name="_Toc129110221"/>
      <w:bookmarkStart w:id="895" w:name="_Toc130389341"/>
      <w:bookmarkStart w:id="896" w:name="_Toc130390414"/>
      <w:bookmarkStart w:id="897" w:name="_Toc130391102"/>
      <w:bookmarkStart w:id="898" w:name="_Toc131624866"/>
      <w:bookmarkStart w:id="899" w:name="_Toc137476299"/>
      <w:bookmarkStart w:id="900" w:name="_Toc138872954"/>
      <w:bookmarkStart w:id="901" w:name="_Toc138874540"/>
      <w:bookmarkStart w:id="902" w:name="_Toc145525139"/>
      <w:bookmarkStart w:id="903" w:name="_Toc153560264"/>
      <w:bookmarkStart w:id="904" w:name="_Toc161647564"/>
      <w:r w:rsidRPr="00E43925">
        <w:rPr>
          <w:rFonts w:ascii="Arial" w:hAnsi="Arial"/>
          <w:sz w:val="24"/>
          <w:lang w:eastAsia="en-GB"/>
        </w:rPr>
        <w:t>9.7.3.4</w:t>
      </w:r>
      <w:r w:rsidRPr="00E43925">
        <w:rPr>
          <w:rFonts w:ascii="Arial" w:hAnsi="Arial"/>
          <w:sz w:val="24"/>
          <w:lang w:eastAsia="en-GB"/>
        </w:rPr>
        <w:tab/>
        <w:t>Method of test</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7A5A784" w14:textId="77777777" w:rsidR="00E43925" w:rsidRPr="00E43925" w:rsidRDefault="00E43925" w:rsidP="00E439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05" w:name="_Toc21102732"/>
      <w:bookmarkStart w:id="906" w:name="_Toc29810581"/>
      <w:bookmarkStart w:id="907" w:name="_Toc36635933"/>
      <w:bookmarkStart w:id="908" w:name="_Toc37272879"/>
      <w:bookmarkStart w:id="909" w:name="_Toc45885956"/>
      <w:bookmarkStart w:id="910" w:name="_Toc53183062"/>
      <w:bookmarkStart w:id="911" w:name="_Toc58915729"/>
      <w:bookmarkStart w:id="912" w:name="_Toc58917910"/>
      <w:bookmarkStart w:id="913" w:name="_Toc66693779"/>
      <w:bookmarkStart w:id="914" w:name="_Toc74915731"/>
      <w:bookmarkStart w:id="915" w:name="_Toc76114356"/>
      <w:bookmarkStart w:id="916" w:name="_Toc76544242"/>
      <w:bookmarkStart w:id="917" w:name="_Toc82536364"/>
      <w:bookmarkStart w:id="918" w:name="_Toc89952657"/>
      <w:bookmarkStart w:id="919" w:name="_Toc98766473"/>
      <w:bookmarkStart w:id="920" w:name="_Toc99702836"/>
      <w:bookmarkStart w:id="921" w:name="_Toc106206622"/>
      <w:bookmarkStart w:id="922" w:name="_Toc115080624"/>
      <w:bookmarkStart w:id="923" w:name="_Toc120624172"/>
      <w:bookmarkStart w:id="924" w:name="_Toc120624709"/>
      <w:bookmarkStart w:id="925" w:name="_Toc120625246"/>
      <w:bookmarkStart w:id="926" w:name="_Toc120625783"/>
      <w:bookmarkStart w:id="927" w:name="_Toc120626320"/>
      <w:bookmarkStart w:id="928" w:name="_Toc120626867"/>
      <w:bookmarkStart w:id="929" w:name="_Toc120627423"/>
      <w:bookmarkStart w:id="930" w:name="_Toc120627988"/>
      <w:bookmarkStart w:id="931" w:name="_Toc120628564"/>
      <w:bookmarkStart w:id="932" w:name="_Toc120629149"/>
      <w:bookmarkStart w:id="933" w:name="_Toc120629737"/>
      <w:bookmarkStart w:id="934" w:name="_Toc120631238"/>
      <w:bookmarkStart w:id="935" w:name="_Toc120631889"/>
      <w:bookmarkStart w:id="936" w:name="_Toc120632539"/>
      <w:bookmarkStart w:id="937" w:name="_Toc120633189"/>
      <w:bookmarkStart w:id="938" w:name="_Toc120633839"/>
      <w:bookmarkStart w:id="939" w:name="_Toc120634490"/>
      <w:bookmarkStart w:id="940" w:name="_Toc120635141"/>
      <w:bookmarkStart w:id="941" w:name="_Toc121754265"/>
      <w:bookmarkStart w:id="942" w:name="_Toc121754935"/>
      <w:bookmarkStart w:id="943" w:name="_Toc129108884"/>
      <w:bookmarkStart w:id="944" w:name="_Toc129109549"/>
      <w:bookmarkStart w:id="945" w:name="_Toc129110222"/>
      <w:bookmarkStart w:id="946" w:name="_Toc130389342"/>
      <w:bookmarkStart w:id="947" w:name="_Toc130390415"/>
      <w:bookmarkStart w:id="948" w:name="_Toc130391103"/>
      <w:bookmarkStart w:id="949" w:name="_Toc131624867"/>
      <w:bookmarkStart w:id="950" w:name="_Toc137476300"/>
      <w:bookmarkStart w:id="951" w:name="_Toc138872955"/>
      <w:bookmarkStart w:id="952" w:name="_Toc138874541"/>
      <w:bookmarkStart w:id="953" w:name="_Toc145525140"/>
      <w:bookmarkStart w:id="954" w:name="_Toc153560265"/>
      <w:bookmarkStart w:id="955" w:name="_Toc161647565"/>
      <w:r w:rsidRPr="00E43925">
        <w:rPr>
          <w:rFonts w:ascii="Arial" w:hAnsi="Arial"/>
          <w:sz w:val="22"/>
          <w:lang w:eastAsia="en-GB"/>
        </w:rPr>
        <w:t>9.7.3.4.1</w:t>
      </w:r>
      <w:r w:rsidRPr="00E43925">
        <w:rPr>
          <w:rFonts w:ascii="Arial" w:hAnsi="Arial"/>
          <w:sz w:val="22"/>
          <w:lang w:eastAsia="en-GB"/>
        </w:rPr>
        <w:tab/>
        <w:t>Initial conditions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9186034" w14:textId="77777777" w:rsidR="00E43925" w:rsidRPr="00E43925" w:rsidRDefault="00E43925" w:rsidP="00E43925">
      <w:pPr>
        <w:overflowPunct w:val="0"/>
        <w:autoSpaceDE w:val="0"/>
        <w:autoSpaceDN w:val="0"/>
        <w:adjustRightInd w:val="0"/>
        <w:textAlignment w:val="baseline"/>
        <w:rPr>
          <w:color w:val="000000"/>
          <w:lang w:eastAsia="zh-CN"/>
        </w:rPr>
      </w:pPr>
      <w:r w:rsidRPr="00E43925">
        <w:rPr>
          <w:color w:val="000000"/>
          <w:lang w:eastAsia="zh-CN"/>
        </w:rPr>
        <w:t>Test environment:</w:t>
      </w:r>
      <w:r w:rsidRPr="00E43925">
        <w:rPr>
          <w:color w:val="000000"/>
          <w:lang w:eastAsia="zh-CN"/>
        </w:rPr>
        <w:tab/>
        <w:t>normal; see annex B.2.</w:t>
      </w:r>
    </w:p>
    <w:p w14:paraId="072F57ED" w14:textId="77777777" w:rsidR="00E43925" w:rsidRPr="00E43925" w:rsidRDefault="00E43925" w:rsidP="00E43925">
      <w:pPr>
        <w:overflowPunct w:val="0"/>
        <w:autoSpaceDE w:val="0"/>
        <w:autoSpaceDN w:val="0"/>
        <w:adjustRightInd w:val="0"/>
        <w:textAlignment w:val="baseline"/>
        <w:rPr>
          <w:color w:val="000000"/>
          <w:lang w:eastAsia="zh-CN"/>
        </w:rPr>
      </w:pPr>
      <w:r w:rsidRPr="00E43925">
        <w:rPr>
          <w:color w:val="000000"/>
          <w:lang w:eastAsia="zh-CN"/>
        </w:rPr>
        <w:t>RF channels to be tested</w:t>
      </w:r>
      <w:r w:rsidRPr="00E43925">
        <w:rPr>
          <w:color w:val="000000"/>
          <w:lang w:val="en-US" w:eastAsia="zh-CN"/>
        </w:rPr>
        <w:t xml:space="preserve"> for single carrier</w:t>
      </w:r>
      <w:r w:rsidRPr="00E43925">
        <w:rPr>
          <w:color w:val="000000"/>
          <w:lang w:eastAsia="zh-CN"/>
        </w:rPr>
        <w:t xml:space="preserve">: </w:t>
      </w:r>
      <w:r w:rsidRPr="00E43925">
        <w:rPr>
          <w:color w:val="000000"/>
          <w:lang w:val="en-US" w:eastAsia="zh-CN"/>
        </w:rPr>
        <w:t>B and T</w:t>
      </w:r>
      <w:r w:rsidRPr="00E43925">
        <w:rPr>
          <w:color w:val="000000"/>
          <w:lang w:eastAsia="zh-CN"/>
        </w:rPr>
        <w:t>; see clause 4.9.1.</w:t>
      </w:r>
    </w:p>
    <w:p w14:paraId="3E4CD8F1" w14:textId="77777777" w:rsidR="00E43925" w:rsidRPr="00E43925" w:rsidRDefault="00E43925" w:rsidP="00E43925">
      <w:pPr>
        <w:overflowPunct w:val="0"/>
        <w:autoSpaceDE w:val="0"/>
        <w:autoSpaceDN w:val="0"/>
        <w:adjustRightInd w:val="0"/>
        <w:textAlignment w:val="baseline"/>
        <w:rPr>
          <w:color w:val="000000"/>
          <w:lang w:eastAsia="en-GB"/>
        </w:rPr>
      </w:pPr>
      <w:r w:rsidRPr="00E43925">
        <w:rPr>
          <w:rFonts w:eastAsia="MS Mincho"/>
          <w:i/>
          <w:color w:val="000000"/>
          <w:lang w:eastAsia="en-GB"/>
        </w:rPr>
        <w:t>SAN RF bandwidth</w:t>
      </w:r>
      <w:r w:rsidRPr="00E43925">
        <w:rPr>
          <w:rFonts w:eastAsia="MS Mincho"/>
          <w:color w:val="000000"/>
          <w:lang w:eastAsia="en-GB"/>
        </w:rPr>
        <w:t xml:space="preserve"> </w:t>
      </w:r>
      <w:r w:rsidRPr="00E43925">
        <w:rPr>
          <w:color w:val="000000"/>
          <w:lang w:eastAsia="en-GB"/>
        </w:rPr>
        <w:t>positions to be tested for multi-carrier: B</w:t>
      </w:r>
      <w:r w:rsidRPr="00E43925">
        <w:rPr>
          <w:color w:val="000000"/>
          <w:vertAlign w:val="subscript"/>
          <w:lang w:eastAsia="en-GB"/>
        </w:rPr>
        <w:t>RF</w:t>
      </w:r>
      <w:r w:rsidRPr="00E43925">
        <w:rPr>
          <w:color w:val="000000"/>
          <w:vertAlign w:val="subscript"/>
          <w:lang w:eastAsia="zh-CN"/>
        </w:rPr>
        <w:t>BW</w:t>
      </w:r>
      <w:r w:rsidRPr="00E43925">
        <w:rPr>
          <w:rFonts w:eastAsia="SimSun" w:cs="v4.2.0" w:hint="eastAsia"/>
          <w:color w:val="000000"/>
          <w:vertAlign w:val="subscript"/>
          <w:lang w:val="en-US" w:eastAsia="zh-CN"/>
        </w:rPr>
        <w:t xml:space="preserve"> </w:t>
      </w:r>
      <w:r w:rsidRPr="00E43925">
        <w:rPr>
          <w:rFonts w:eastAsia="SimSun" w:hint="eastAsia"/>
          <w:color w:val="000000"/>
          <w:lang w:val="en-US" w:eastAsia="zh-CN"/>
        </w:rPr>
        <w:t>a</w:t>
      </w:r>
      <w:proofErr w:type="spellStart"/>
      <w:r w:rsidRPr="00E43925">
        <w:rPr>
          <w:color w:val="000000"/>
          <w:lang w:eastAsia="en-GB"/>
        </w:rPr>
        <w:t>nd</w:t>
      </w:r>
      <w:proofErr w:type="spellEnd"/>
      <w:r w:rsidRPr="00E43925">
        <w:rPr>
          <w:color w:val="000000"/>
          <w:lang w:eastAsia="en-GB"/>
        </w:rPr>
        <w:t xml:space="preserve"> T</w:t>
      </w:r>
      <w:r w:rsidRPr="00E43925">
        <w:rPr>
          <w:color w:val="000000"/>
          <w:vertAlign w:val="subscript"/>
          <w:lang w:eastAsia="en-GB"/>
        </w:rPr>
        <w:t>RF</w:t>
      </w:r>
      <w:r w:rsidRPr="00E43925">
        <w:rPr>
          <w:color w:val="000000"/>
          <w:vertAlign w:val="subscript"/>
          <w:lang w:eastAsia="zh-CN"/>
        </w:rPr>
        <w:t>BW</w:t>
      </w:r>
      <w:r w:rsidRPr="00E43925">
        <w:rPr>
          <w:rFonts w:hint="eastAsia"/>
          <w:color w:val="000000"/>
          <w:vertAlign w:val="subscript"/>
          <w:lang w:val="en-US" w:eastAsia="zh-CN"/>
        </w:rPr>
        <w:t xml:space="preserve"> </w:t>
      </w:r>
      <w:r w:rsidRPr="00E43925">
        <w:rPr>
          <w:color w:val="000000"/>
          <w:lang w:eastAsia="en-GB"/>
        </w:rPr>
        <w:t>in single-band operation, see clause 4.9.1.</w:t>
      </w:r>
    </w:p>
    <w:p w14:paraId="252B7815" w14:textId="77777777" w:rsidR="00E43925" w:rsidRPr="00E43925" w:rsidRDefault="00E43925" w:rsidP="00E43925">
      <w:pPr>
        <w:overflowPunct w:val="0"/>
        <w:autoSpaceDE w:val="0"/>
        <w:autoSpaceDN w:val="0"/>
        <w:adjustRightInd w:val="0"/>
        <w:textAlignment w:val="baseline"/>
        <w:rPr>
          <w:color w:val="000000"/>
          <w:lang w:eastAsia="zh-CN"/>
        </w:rPr>
      </w:pPr>
      <w:r w:rsidRPr="00E43925">
        <w:rPr>
          <w:color w:val="000000"/>
          <w:lang w:eastAsia="en-GB"/>
        </w:rPr>
        <w:t>Directions to be tested: As the requirement is TRP the beam pattern(s) may be set up to optimise the TRP measurement procedure (see TS 38.141-2 [1</w:t>
      </w:r>
      <w:r w:rsidRPr="00E43925">
        <w:rPr>
          <w:rFonts w:eastAsia="DengXian" w:hint="eastAsia"/>
          <w:color w:val="000000"/>
          <w:lang w:eastAsia="zh-CN"/>
        </w:rPr>
        <w:t>8</w:t>
      </w:r>
      <w:r w:rsidRPr="00E43925">
        <w:rPr>
          <w:color w:val="000000"/>
          <w:lang w:eastAsia="en-GB"/>
        </w:rPr>
        <w:t>], annex I) as long as the required TRP level is achieved.</w:t>
      </w:r>
    </w:p>
    <w:p w14:paraId="0FAA9200" w14:textId="77777777" w:rsidR="00E43925" w:rsidRPr="00E43925" w:rsidRDefault="00E43925" w:rsidP="00E439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56" w:name="_Toc21102733"/>
      <w:bookmarkStart w:id="957" w:name="_Toc29810582"/>
      <w:bookmarkStart w:id="958" w:name="_Toc36635934"/>
      <w:bookmarkStart w:id="959" w:name="_Toc37272880"/>
      <w:bookmarkStart w:id="960" w:name="_Toc45885957"/>
      <w:bookmarkStart w:id="961" w:name="_Toc53183063"/>
      <w:bookmarkStart w:id="962" w:name="_Toc58915730"/>
      <w:bookmarkStart w:id="963" w:name="_Toc58917911"/>
      <w:bookmarkStart w:id="964" w:name="_Toc66693780"/>
      <w:bookmarkStart w:id="965" w:name="_Toc74915732"/>
      <w:bookmarkStart w:id="966" w:name="_Toc76114357"/>
      <w:bookmarkStart w:id="967" w:name="_Toc76544243"/>
      <w:bookmarkStart w:id="968" w:name="_Toc82536365"/>
      <w:bookmarkStart w:id="969" w:name="_Toc89952658"/>
      <w:bookmarkStart w:id="970" w:name="_Toc98766474"/>
      <w:bookmarkStart w:id="971" w:name="_Toc99702837"/>
      <w:bookmarkStart w:id="972" w:name="_Toc106206623"/>
      <w:bookmarkStart w:id="973" w:name="_Toc115080625"/>
      <w:bookmarkStart w:id="974" w:name="_Toc120624173"/>
      <w:bookmarkStart w:id="975" w:name="_Toc120624710"/>
      <w:bookmarkStart w:id="976" w:name="_Toc120625247"/>
      <w:bookmarkStart w:id="977" w:name="_Toc120625784"/>
      <w:bookmarkStart w:id="978" w:name="_Toc120626321"/>
      <w:bookmarkStart w:id="979" w:name="_Toc120626868"/>
      <w:bookmarkStart w:id="980" w:name="_Toc120627424"/>
      <w:bookmarkStart w:id="981" w:name="_Toc120627989"/>
      <w:bookmarkStart w:id="982" w:name="_Toc120628565"/>
      <w:bookmarkStart w:id="983" w:name="_Toc120629150"/>
      <w:bookmarkStart w:id="984" w:name="_Toc120629738"/>
      <w:bookmarkStart w:id="985" w:name="_Toc120631239"/>
      <w:bookmarkStart w:id="986" w:name="_Toc120631890"/>
      <w:bookmarkStart w:id="987" w:name="_Toc120632540"/>
      <w:bookmarkStart w:id="988" w:name="_Toc120633190"/>
      <w:bookmarkStart w:id="989" w:name="_Toc120633840"/>
      <w:bookmarkStart w:id="990" w:name="_Toc120634491"/>
      <w:bookmarkStart w:id="991" w:name="_Toc120635142"/>
      <w:bookmarkStart w:id="992" w:name="_Toc121754266"/>
      <w:bookmarkStart w:id="993" w:name="_Toc121754936"/>
      <w:bookmarkStart w:id="994" w:name="_Toc129108885"/>
      <w:bookmarkStart w:id="995" w:name="_Toc129109550"/>
      <w:bookmarkStart w:id="996" w:name="_Toc129110223"/>
      <w:bookmarkStart w:id="997" w:name="_Toc130389343"/>
      <w:bookmarkStart w:id="998" w:name="_Toc130390416"/>
      <w:bookmarkStart w:id="999" w:name="_Toc130391104"/>
      <w:bookmarkStart w:id="1000" w:name="_Toc131624868"/>
      <w:bookmarkStart w:id="1001" w:name="_Toc137476301"/>
      <w:bookmarkStart w:id="1002" w:name="_Toc138872956"/>
      <w:bookmarkStart w:id="1003" w:name="_Toc138874542"/>
      <w:bookmarkStart w:id="1004" w:name="_Toc145525141"/>
      <w:bookmarkStart w:id="1005" w:name="_Toc153560266"/>
      <w:bookmarkStart w:id="1006" w:name="_Toc161647566"/>
      <w:r w:rsidRPr="00E43925">
        <w:rPr>
          <w:rFonts w:ascii="Arial" w:hAnsi="Arial"/>
          <w:sz w:val="22"/>
          <w:lang w:eastAsia="en-GB"/>
        </w:rPr>
        <w:t>9.7.3.4.2</w:t>
      </w:r>
      <w:r w:rsidRPr="00E43925">
        <w:rPr>
          <w:rFonts w:ascii="Arial" w:hAnsi="Arial"/>
          <w:sz w:val="22"/>
          <w:lang w:eastAsia="en-GB"/>
        </w:rPr>
        <w:tab/>
        <w:t>Procedure</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DAFD1B5" w14:textId="77777777" w:rsidR="00E43925" w:rsidRPr="00E43925" w:rsidRDefault="00E43925" w:rsidP="00E43925">
      <w:pPr>
        <w:overflowPunct w:val="0"/>
        <w:autoSpaceDE w:val="0"/>
        <w:autoSpaceDN w:val="0"/>
        <w:adjustRightInd w:val="0"/>
        <w:textAlignment w:val="baseline"/>
        <w:rPr>
          <w:color w:val="000000"/>
          <w:lang w:eastAsia="zh-CN"/>
        </w:rPr>
      </w:pPr>
      <w:bookmarkStart w:id="1007" w:name="_Hlk513388270"/>
      <w:r w:rsidRPr="00E43925">
        <w:rPr>
          <w:color w:val="000000"/>
          <w:lang w:eastAsia="zh-CN"/>
        </w:rPr>
        <w:t xml:space="preserve">The following procedure for measuring TRP is based on the directional power measurements as described in </w:t>
      </w:r>
      <w:r w:rsidRPr="00E43925">
        <w:rPr>
          <w:color w:val="000000"/>
          <w:lang w:eastAsia="en-GB"/>
        </w:rPr>
        <w:t>TS 38.141-2 [1</w:t>
      </w:r>
      <w:r w:rsidRPr="00E43925">
        <w:rPr>
          <w:rFonts w:eastAsia="DengXian" w:hint="eastAsia"/>
          <w:color w:val="000000"/>
          <w:lang w:eastAsia="zh-CN"/>
        </w:rPr>
        <w:t>8</w:t>
      </w:r>
      <w:r w:rsidRPr="00E43925">
        <w:rPr>
          <w:color w:val="000000"/>
          <w:lang w:eastAsia="en-GB"/>
        </w:rPr>
        <w:t>], annex I</w:t>
      </w:r>
      <w:r w:rsidRPr="00E43925">
        <w:rPr>
          <w:color w:val="000000"/>
          <w:lang w:eastAsia="zh-CN"/>
        </w:rPr>
        <w:t xml:space="preserve">. An alternative method to measure TRP is to use a </w:t>
      </w:r>
      <w:r w:rsidRPr="00E43925">
        <w:rPr>
          <w:color w:val="000000"/>
          <w:lang w:eastAsia="en-GB"/>
        </w:rPr>
        <w:t xml:space="preserve">characterized and calibrated </w:t>
      </w:r>
      <w:r w:rsidRPr="00E43925">
        <w:rPr>
          <w:color w:val="000000"/>
          <w:lang w:eastAsia="zh-CN"/>
        </w:rPr>
        <w:t xml:space="preserve">reverberation chamber if so follow steps 1, 3, 4, 6, 8, 9, 10, </w:t>
      </w:r>
      <w:r w:rsidRPr="00E43925">
        <w:rPr>
          <w:rFonts w:hint="eastAsia"/>
          <w:color w:val="000000"/>
          <w:lang w:eastAsia="zh-CN"/>
        </w:rPr>
        <w:t xml:space="preserve">and </w:t>
      </w:r>
      <w:r w:rsidRPr="00E43925">
        <w:rPr>
          <w:color w:val="000000"/>
          <w:lang w:eastAsia="zh-CN"/>
        </w:rPr>
        <w:t>11.</w:t>
      </w:r>
    </w:p>
    <w:p w14:paraId="7D0CE012"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1)</w:t>
      </w:r>
      <w:r w:rsidRPr="00E43925">
        <w:rPr>
          <w:color w:val="000000"/>
          <w:lang w:eastAsia="en-GB"/>
        </w:rPr>
        <w:tab/>
        <w:t>Place the SAN at the positioner.</w:t>
      </w:r>
    </w:p>
    <w:p w14:paraId="71FD1224"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2)</w:t>
      </w:r>
      <w:r w:rsidRPr="00E43925">
        <w:rPr>
          <w:color w:val="000000"/>
          <w:lang w:eastAsia="en-GB"/>
        </w:rPr>
        <w:tab/>
        <w:t>Align the manufacturer declared coordinate system orientation (D.</w:t>
      </w:r>
      <w:r w:rsidRPr="00E43925">
        <w:rPr>
          <w:rFonts w:eastAsia="DengXian" w:hint="eastAsia"/>
          <w:color w:val="000000"/>
          <w:lang w:eastAsia="zh-CN"/>
        </w:rPr>
        <w:t>2</w:t>
      </w:r>
      <w:r w:rsidRPr="00E43925">
        <w:rPr>
          <w:color w:val="000000"/>
          <w:lang w:eastAsia="en-GB"/>
        </w:rPr>
        <w:t>) of the SAN with the test system.</w:t>
      </w:r>
    </w:p>
    <w:p w14:paraId="14ADD5CF" w14:textId="77777777" w:rsidR="00E43925" w:rsidRPr="00E43925" w:rsidRDefault="00E43925" w:rsidP="00E43925">
      <w:pPr>
        <w:overflowPunct w:val="0"/>
        <w:autoSpaceDE w:val="0"/>
        <w:autoSpaceDN w:val="0"/>
        <w:adjustRightInd w:val="0"/>
        <w:ind w:left="568" w:hanging="284"/>
        <w:textAlignment w:val="baseline"/>
        <w:rPr>
          <w:color w:val="000000"/>
          <w:lang w:val="en-US" w:eastAsia="en-GB"/>
        </w:rPr>
      </w:pPr>
      <w:r w:rsidRPr="00E43925">
        <w:rPr>
          <w:color w:val="000000"/>
          <w:lang w:val="en-US" w:eastAsia="en-GB"/>
        </w:rPr>
        <w:t>3)</w:t>
      </w:r>
      <w:r w:rsidRPr="00E43925">
        <w:rPr>
          <w:color w:val="000000"/>
          <w:lang w:eastAsia="en-GB"/>
        </w:rPr>
        <w:tab/>
      </w:r>
      <w:r w:rsidRPr="00E43925">
        <w:rPr>
          <w:color w:val="000000"/>
          <w:lang w:val="en-US" w:eastAsia="en-GB"/>
        </w:rPr>
        <w:t>The measurement devices characteristics shall be:</w:t>
      </w:r>
    </w:p>
    <w:p w14:paraId="6BF01ADF" w14:textId="77777777" w:rsidR="00E43925" w:rsidRPr="00E43925" w:rsidRDefault="00E43925" w:rsidP="00E43925">
      <w:pPr>
        <w:overflowPunct w:val="0"/>
        <w:autoSpaceDE w:val="0"/>
        <w:autoSpaceDN w:val="0"/>
        <w:adjustRightInd w:val="0"/>
        <w:ind w:left="851" w:hanging="284"/>
        <w:textAlignment w:val="baseline"/>
        <w:rPr>
          <w:lang w:val="en-US" w:eastAsia="en-GB"/>
        </w:rPr>
      </w:pPr>
      <w:r w:rsidRPr="00E43925">
        <w:rPr>
          <w:lang w:val="en-US" w:eastAsia="en-GB"/>
        </w:rPr>
        <w:t>-</w:t>
      </w:r>
      <w:r w:rsidRPr="00E43925">
        <w:rPr>
          <w:lang w:val="en-US" w:eastAsia="en-GB"/>
        </w:rPr>
        <w:tab/>
        <w:t>Measurement filter bandwidth: defined in clause 9.7.3.5.</w:t>
      </w:r>
    </w:p>
    <w:p w14:paraId="7543D173" w14:textId="77777777" w:rsidR="00E43925" w:rsidRPr="00E43925" w:rsidRDefault="00E43925" w:rsidP="00E43925">
      <w:pPr>
        <w:overflowPunct w:val="0"/>
        <w:autoSpaceDE w:val="0"/>
        <w:autoSpaceDN w:val="0"/>
        <w:adjustRightInd w:val="0"/>
        <w:ind w:left="851" w:hanging="284"/>
        <w:textAlignment w:val="baseline"/>
        <w:rPr>
          <w:lang w:val="en-US" w:eastAsia="en-GB"/>
        </w:rPr>
      </w:pPr>
      <w:r w:rsidRPr="00E43925">
        <w:rPr>
          <w:lang w:val="en-US" w:eastAsia="en-GB"/>
        </w:rPr>
        <w:t>-</w:t>
      </w:r>
      <w:r w:rsidRPr="00E43925">
        <w:rPr>
          <w:lang w:val="en-US" w:eastAsia="en-GB"/>
        </w:rPr>
        <w:tab/>
        <w:t>Detection mode: true RMS voltage or true power averaging.</w:t>
      </w:r>
    </w:p>
    <w:p w14:paraId="45C70D1B" w14:textId="77777777" w:rsidR="00E43925" w:rsidRPr="00E43925" w:rsidRDefault="00E43925" w:rsidP="00E43925">
      <w:pPr>
        <w:overflowPunct w:val="0"/>
        <w:autoSpaceDE w:val="0"/>
        <w:autoSpaceDN w:val="0"/>
        <w:adjustRightInd w:val="0"/>
        <w:ind w:left="851" w:hanging="284"/>
        <w:textAlignment w:val="baseline"/>
        <w:rPr>
          <w:lang w:val="en-US" w:eastAsia="en-GB"/>
        </w:rPr>
      </w:pPr>
      <w:r w:rsidRPr="00E43925">
        <w:rPr>
          <w:lang w:eastAsia="en-GB"/>
        </w:rPr>
        <w:t>-</w:t>
      </w:r>
      <w:r w:rsidRPr="00E43925">
        <w:rPr>
          <w:lang w:eastAsia="en-GB"/>
        </w:rPr>
        <w:tab/>
        <w:t>The emission power should be averaged over an appropriate time duration to ensure the measurement is within the measurement uncertainty in table 4.1.2.2-</w:t>
      </w:r>
      <w:r w:rsidRPr="00E43925">
        <w:rPr>
          <w:rFonts w:eastAsia="DengXian" w:hint="eastAsia"/>
          <w:lang w:eastAsia="zh-CN"/>
        </w:rPr>
        <w:t>2</w:t>
      </w:r>
      <w:r w:rsidRPr="00E43925">
        <w:rPr>
          <w:lang w:eastAsia="en-GB"/>
        </w:rPr>
        <w:t>.</w:t>
      </w:r>
    </w:p>
    <w:p w14:paraId="004EA70B"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val="en-US" w:eastAsia="en-GB"/>
        </w:rPr>
        <w:t>4</w:t>
      </w:r>
      <w:r w:rsidRPr="00E43925">
        <w:rPr>
          <w:color w:val="000000"/>
          <w:lang w:eastAsia="en-GB"/>
        </w:rPr>
        <w:t>)</w:t>
      </w:r>
      <w:r w:rsidRPr="00E43925">
        <w:rPr>
          <w:color w:val="000000"/>
          <w:lang w:eastAsia="en-GB"/>
        </w:rPr>
        <w:tab/>
      </w:r>
      <w:r w:rsidRPr="00E43925">
        <w:rPr>
          <w:color w:val="000000"/>
          <w:lang w:val="en-US" w:eastAsia="en-GB"/>
        </w:rPr>
        <w:t>For single carrier operation, s</w:t>
      </w:r>
      <w:r w:rsidRPr="00E43925">
        <w:rPr>
          <w:color w:val="000000"/>
          <w:lang w:eastAsia="en-GB"/>
        </w:rPr>
        <w:t>et the SAN to transmit according to the applicable test configuration in clause 4.8 using the corresponding test model(s) in clause 4.9.2</w:t>
      </w:r>
      <w:r w:rsidRPr="00E43925">
        <w:rPr>
          <w:color w:val="000000"/>
          <w:lang w:val="en-US" w:eastAsia="en-GB"/>
        </w:rPr>
        <w:t xml:space="preserve"> </w:t>
      </w:r>
      <w:r w:rsidRPr="00E43925">
        <w:rPr>
          <w:color w:val="000000"/>
          <w:lang w:eastAsia="en-GB"/>
        </w:rPr>
        <w:t xml:space="preserve">at manufacturers declared </w:t>
      </w:r>
      <w:r w:rsidRPr="00E43925">
        <w:rPr>
          <w:i/>
          <w:color w:val="000000"/>
          <w:lang w:eastAsia="en-GB"/>
        </w:rPr>
        <w:t xml:space="preserve">rated carrier TRP output power </w:t>
      </w:r>
      <w:r w:rsidRPr="00E43925">
        <w:rPr>
          <w:color w:val="000000"/>
          <w:lang w:eastAsia="en-GB"/>
        </w:rPr>
        <w:t>declared</w:t>
      </w:r>
      <w:r w:rsidRPr="00E43925">
        <w:rPr>
          <w:i/>
          <w:color w:val="000000"/>
          <w:lang w:eastAsia="en-GB"/>
        </w:rPr>
        <w:t xml:space="preserve"> </w:t>
      </w:r>
      <w:r w:rsidRPr="00E43925">
        <w:rPr>
          <w:color w:val="000000"/>
          <w:lang w:eastAsia="en-GB"/>
        </w:rPr>
        <w:t>per RIB (</w:t>
      </w:r>
      <w:proofErr w:type="spellStart"/>
      <w:r w:rsidRPr="00E43925">
        <w:rPr>
          <w:color w:val="000000"/>
          <w:lang w:eastAsia="en-GB"/>
        </w:rPr>
        <w:t>P</w:t>
      </w:r>
      <w:r w:rsidRPr="00E43925">
        <w:rPr>
          <w:color w:val="000000"/>
          <w:vertAlign w:val="subscript"/>
          <w:lang w:eastAsia="en-GB"/>
        </w:rPr>
        <w:t>rated</w:t>
      </w:r>
      <w:proofErr w:type="gramStart"/>
      <w:r w:rsidRPr="00E43925">
        <w:rPr>
          <w:color w:val="000000"/>
          <w:vertAlign w:val="subscript"/>
          <w:lang w:eastAsia="en-GB"/>
        </w:rPr>
        <w:t>,c,TRP</w:t>
      </w:r>
      <w:proofErr w:type="spellEnd"/>
      <w:proofErr w:type="gramEnd"/>
      <w:r w:rsidRPr="00E43925">
        <w:rPr>
          <w:color w:val="000000"/>
          <w:lang w:eastAsia="en-GB"/>
        </w:rPr>
        <w:t>).</w:t>
      </w:r>
    </w:p>
    <w:p w14:paraId="646B097D"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lastRenderedPageBreak/>
        <w:tab/>
        <w:t>For SAN declared to be capable of multi-carrier operation use the applicable test signal configuration and corresponding power setting specified in clauses 4.</w:t>
      </w:r>
      <w:r w:rsidRPr="00E43925">
        <w:rPr>
          <w:rFonts w:hint="eastAsia"/>
          <w:color w:val="000000"/>
          <w:lang w:val="en-US" w:eastAsia="zh-CN"/>
        </w:rPr>
        <w:t xml:space="preserve">7.2 and 4.8 using </w:t>
      </w:r>
      <w:r w:rsidRPr="00E43925">
        <w:rPr>
          <w:color w:val="000000"/>
          <w:lang w:eastAsia="en-GB"/>
        </w:rPr>
        <w:t>the corresponding test model(s) in clause 4.9.2</w:t>
      </w:r>
      <w:r w:rsidRPr="00E43925">
        <w:rPr>
          <w:rFonts w:hint="eastAsia"/>
          <w:color w:val="000000"/>
          <w:lang w:val="en-US" w:eastAsia="zh-CN"/>
        </w:rPr>
        <w:t xml:space="preserve"> </w:t>
      </w:r>
      <w:r w:rsidRPr="00E43925">
        <w:rPr>
          <w:snapToGrid w:val="0"/>
          <w:color w:val="000000"/>
          <w:lang w:eastAsia="en-GB"/>
        </w:rPr>
        <w:t>on all carriers configured</w:t>
      </w:r>
      <w:r w:rsidRPr="00E43925">
        <w:rPr>
          <w:color w:val="000000"/>
          <w:lang w:eastAsia="en-GB"/>
        </w:rPr>
        <w:t>.</w:t>
      </w:r>
    </w:p>
    <w:p w14:paraId="7957FEF6"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5)</w:t>
      </w:r>
      <w:r w:rsidRPr="00E43925">
        <w:rPr>
          <w:color w:val="000000"/>
          <w:lang w:eastAsia="en-GB"/>
        </w:rPr>
        <w:tab/>
        <w:t>Orient the positioner (and SAN) in order that the direction to be tested aligns with the test antenna such that measurements to determine TRP can be performed (see TS 38.141-2 [1</w:t>
      </w:r>
      <w:r w:rsidRPr="00E43925">
        <w:rPr>
          <w:rFonts w:eastAsia="DengXian" w:hint="eastAsia"/>
          <w:color w:val="000000"/>
          <w:lang w:eastAsia="zh-CN"/>
        </w:rPr>
        <w:t>8</w:t>
      </w:r>
      <w:r w:rsidRPr="00E43925">
        <w:rPr>
          <w:color w:val="000000"/>
          <w:lang w:eastAsia="en-GB"/>
        </w:rPr>
        <w:t>], annex I).</w:t>
      </w:r>
    </w:p>
    <w:p w14:paraId="3FDD29F0" w14:textId="77777777" w:rsidR="00E43925" w:rsidRPr="00E43925" w:rsidRDefault="00E43925" w:rsidP="00E43925">
      <w:pPr>
        <w:overflowPunct w:val="0"/>
        <w:autoSpaceDE w:val="0"/>
        <w:autoSpaceDN w:val="0"/>
        <w:adjustRightInd w:val="0"/>
        <w:ind w:left="568" w:hanging="284"/>
        <w:textAlignment w:val="baseline"/>
        <w:rPr>
          <w:strike/>
          <w:color w:val="000000"/>
          <w:lang w:eastAsia="en-GB"/>
        </w:rPr>
      </w:pPr>
      <w:r w:rsidRPr="00E43925">
        <w:rPr>
          <w:color w:val="000000"/>
          <w:lang w:eastAsia="en-GB"/>
        </w:rPr>
        <w:t>6)</w:t>
      </w:r>
      <w:r w:rsidRPr="00E43925">
        <w:rPr>
          <w:color w:val="000000"/>
          <w:lang w:eastAsia="en-GB"/>
        </w:rPr>
        <w:tab/>
        <w:t>Measure the abs</w:t>
      </w:r>
      <w:proofErr w:type="spellStart"/>
      <w:r w:rsidRPr="00E43925">
        <w:rPr>
          <w:color w:val="000000"/>
          <w:lang w:val="en-US" w:eastAsia="en-GB"/>
        </w:rPr>
        <w:t>olute</w:t>
      </w:r>
      <w:proofErr w:type="spellEnd"/>
      <w:r w:rsidRPr="00E43925">
        <w:rPr>
          <w:color w:val="000000"/>
          <w:lang w:val="en-US" w:eastAsia="en-GB"/>
        </w:rPr>
        <w:t xml:space="preserve"> power</w:t>
      </w:r>
      <w:r w:rsidRPr="00E43925">
        <w:rPr>
          <w:color w:val="000000"/>
          <w:lang w:eastAsia="en-GB"/>
        </w:rPr>
        <w:t xml:space="preserve"> </w:t>
      </w:r>
      <w:r w:rsidRPr="00E43925">
        <w:rPr>
          <w:color w:val="000000"/>
          <w:lang w:val="en-US" w:eastAsia="en-GB"/>
        </w:rPr>
        <w:t>of the assigned channel frequency and the (adjacent channel frequency).</w:t>
      </w:r>
    </w:p>
    <w:p w14:paraId="229EBEB8"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7)</w:t>
      </w:r>
      <w:r w:rsidRPr="00E43925">
        <w:rPr>
          <w:color w:val="000000"/>
          <w:lang w:eastAsia="en-GB"/>
        </w:rPr>
        <w:tab/>
        <w:t xml:space="preserve">Repeat step 5-6 for all directions in the appropriated TRP measurement grid needed for </w:t>
      </w:r>
      <w:proofErr w:type="spellStart"/>
      <w:r w:rsidRPr="00E43925">
        <w:rPr>
          <w:color w:val="000000"/>
          <w:lang w:eastAsia="en-GB"/>
        </w:rPr>
        <w:t>TRP</w:t>
      </w:r>
      <w:r w:rsidRPr="00E43925">
        <w:rPr>
          <w:color w:val="000000"/>
          <w:vertAlign w:val="subscript"/>
          <w:lang w:eastAsia="en-GB"/>
        </w:rPr>
        <w:t>Estimate</w:t>
      </w:r>
      <w:proofErr w:type="spellEnd"/>
      <w:r w:rsidRPr="00E43925">
        <w:rPr>
          <w:color w:val="000000"/>
          <w:vertAlign w:val="subscript"/>
          <w:lang w:eastAsia="en-GB"/>
        </w:rPr>
        <w:t xml:space="preserve"> </w:t>
      </w:r>
      <w:r w:rsidRPr="00E43925">
        <w:rPr>
          <w:color w:val="000000"/>
          <w:lang w:eastAsia="en-GB"/>
        </w:rPr>
        <w:t>(see TS 38.141-2 [1</w:t>
      </w:r>
      <w:r w:rsidRPr="00E43925">
        <w:rPr>
          <w:rFonts w:eastAsia="DengXian" w:hint="eastAsia"/>
          <w:color w:val="000000"/>
          <w:lang w:eastAsia="zh-CN"/>
        </w:rPr>
        <w:t>8</w:t>
      </w:r>
      <w:r w:rsidRPr="00E43925">
        <w:rPr>
          <w:color w:val="000000"/>
          <w:lang w:eastAsia="en-GB"/>
        </w:rPr>
        <w:t>], annex I).</w:t>
      </w:r>
    </w:p>
    <w:p w14:paraId="3F076D37"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8)</w:t>
      </w:r>
      <w:r w:rsidRPr="00E43925">
        <w:rPr>
          <w:color w:val="000000"/>
          <w:lang w:eastAsia="en-GB"/>
        </w:rPr>
        <w:tab/>
        <w:t xml:space="preserve">Calculate </w:t>
      </w:r>
      <w:proofErr w:type="spellStart"/>
      <w:r w:rsidRPr="00E43925">
        <w:rPr>
          <w:color w:val="000000"/>
          <w:lang w:eastAsia="en-GB"/>
        </w:rPr>
        <w:t>TRP</w:t>
      </w:r>
      <w:r w:rsidRPr="00E43925">
        <w:rPr>
          <w:color w:val="000000"/>
          <w:vertAlign w:val="subscript"/>
          <w:lang w:eastAsia="en-GB"/>
        </w:rPr>
        <w:t>Estimate</w:t>
      </w:r>
      <w:proofErr w:type="spellEnd"/>
      <w:r w:rsidRPr="00E43925">
        <w:rPr>
          <w:color w:val="000000"/>
          <w:lang w:eastAsia="en-GB"/>
        </w:rPr>
        <w:t xml:space="preserve"> for the absolute total radiated power of the wanted channel and the adjacent channel using the measurements made in Step 7.</w:t>
      </w:r>
      <w:bookmarkEnd w:id="1007"/>
    </w:p>
    <w:p w14:paraId="1AF59EB0" w14:textId="77777777"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val="en-US" w:eastAsia="en-GB"/>
        </w:rPr>
        <w:t>9)</w:t>
      </w:r>
      <w:r w:rsidRPr="00E43925">
        <w:rPr>
          <w:color w:val="000000"/>
          <w:lang w:eastAsia="en-GB"/>
        </w:rPr>
        <w:tab/>
      </w:r>
      <w:r w:rsidRPr="00E43925">
        <w:rPr>
          <w:color w:val="000000"/>
          <w:lang w:val="en-US" w:eastAsia="en-GB"/>
        </w:rPr>
        <w:t>Calculate relative ACLR estimate.</w:t>
      </w:r>
    </w:p>
    <w:p w14:paraId="5BD59942" w14:textId="77777777" w:rsidR="00E43925" w:rsidRPr="00E43925" w:rsidRDefault="00E43925" w:rsidP="00E43925">
      <w:pPr>
        <w:keepLines/>
        <w:overflowPunct w:val="0"/>
        <w:autoSpaceDE w:val="0"/>
        <w:autoSpaceDN w:val="0"/>
        <w:adjustRightInd w:val="0"/>
        <w:ind w:left="1135" w:hanging="851"/>
        <w:textAlignment w:val="baseline"/>
        <w:rPr>
          <w:color w:val="000000"/>
          <w:lang w:val="en-US" w:eastAsia="en-GB"/>
        </w:rPr>
      </w:pPr>
      <w:r w:rsidRPr="00E43925">
        <w:rPr>
          <w:color w:val="000000"/>
          <w:lang w:val="en-US" w:eastAsia="en-GB"/>
        </w:rPr>
        <w:t>NOTE 1:</w:t>
      </w:r>
      <w:r w:rsidRPr="00E43925">
        <w:rPr>
          <w:color w:val="000000"/>
          <w:lang w:val="en-US" w:eastAsia="en-GB"/>
        </w:rPr>
        <w:tab/>
        <w:t>ACLR is calculated by the ratio of the absolute TRP</w:t>
      </w:r>
      <w:r w:rsidRPr="00E43925">
        <w:rPr>
          <w:color w:val="000000"/>
          <w:lang w:eastAsia="en-GB"/>
        </w:rPr>
        <w:t xml:space="preserve"> of the assigned </w:t>
      </w:r>
      <w:r w:rsidRPr="00E43925">
        <w:rPr>
          <w:color w:val="000000"/>
          <w:lang w:val="en-US" w:eastAsia="en-GB"/>
        </w:rPr>
        <w:t xml:space="preserve">channel </w:t>
      </w:r>
      <w:r w:rsidRPr="00E43925">
        <w:rPr>
          <w:color w:val="000000"/>
          <w:lang w:eastAsia="en-GB"/>
        </w:rPr>
        <w:t xml:space="preserve">frequency and the </w:t>
      </w:r>
      <w:r w:rsidRPr="00E43925">
        <w:rPr>
          <w:color w:val="000000"/>
          <w:lang w:val="en-US" w:eastAsia="en-GB"/>
        </w:rPr>
        <w:t xml:space="preserve">absolute TRP of the </w:t>
      </w:r>
      <w:r w:rsidRPr="00E43925">
        <w:rPr>
          <w:color w:val="000000"/>
          <w:lang w:eastAsia="en-GB"/>
        </w:rPr>
        <w:t xml:space="preserve">adjacent frequency </w:t>
      </w:r>
      <w:r w:rsidRPr="00E43925">
        <w:rPr>
          <w:color w:val="000000"/>
          <w:lang w:val="en-US" w:eastAsia="en-GB"/>
        </w:rPr>
        <w:t>channel.</w:t>
      </w:r>
    </w:p>
    <w:p w14:paraId="2C655238" w14:textId="7E36F848" w:rsidR="00E43925" w:rsidRPr="00E43925" w:rsidRDefault="00E43925" w:rsidP="00E43925">
      <w:pPr>
        <w:keepLines/>
        <w:overflowPunct w:val="0"/>
        <w:autoSpaceDE w:val="0"/>
        <w:autoSpaceDN w:val="0"/>
        <w:adjustRightInd w:val="0"/>
        <w:ind w:left="1135" w:hanging="851"/>
        <w:textAlignment w:val="baseline"/>
        <w:rPr>
          <w:color w:val="000000"/>
          <w:lang w:val="en-US" w:eastAsia="en-GB"/>
        </w:rPr>
      </w:pPr>
      <w:r w:rsidRPr="00E43925">
        <w:rPr>
          <w:color w:val="000000"/>
          <w:lang w:val="en-US" w:eastAsia="en-GB"/>
        </w:rPr>
        <w:t>NOTE 2:</w:t>
      </w:r>
      <w:r w:rsidRPr="00E43925">
        <w:rPr>
          <w:color w:val="000000"/>
          <w:lang w:val="en-US" w:eastAsia="en-GB"/>
        </w:rPr>
        <w:tab/>
        <w:t>For FR1</w:t>
      </w:r>
      <w:ins w:id="1008" w:author="Dorin PANAITOPOL" w:date="2024-05-07T13:50:00Z">
        <w:r w:rsidR="00D92615">
          <w:rPr>
            <w:color w:val="000000"/>
            <w:lang w:val="en-US" w:eastAsia="en-GB"/>
          </w:rPr>
          <w:t>-NTN</w:t>
        </w:r>
      </w:ins>
      <w:r w:rsidRPr="00E43925">
        <w:rPr>
          <w:color w:val="000000"/>
          <w:lang w:val="en-US" w:eastAsia="en-GB"/>
        </w:rPr>
        <w:t xml:space="preserve"> the measurement uncertainty of the reverberation chamber for the relative ACLR is higher than the measurement uncertainty in clause 4.1.2 the test requirements in table 9.7.3.5</w:t>
      </w:r>
      <w:ins w:id="1009" w:author="Dorin PANAITOPOL" w:date="2024-05-07T13:53:00Z">
        <w:r w:rsidR="00EB0706">
          <w:rPr>
            <w:color w:val="000000"/>
            <w:lang w:val="en-US" w:eastAsia="en-GB"/>
          </w:rPr>
          <w:t>.1</w:t>
        </w:r>
      </w:ins>
      <w:r w:rsidRPr="00E43925">
        <w:rPr>
          <w:color w:val="000000"/>
          <w:lang w:val="en-US" w:eastAsia="en-GB"/>
        </w:rPr>
        <w:t xml:space="preserve">-1 </w:t>
      </w:r>
      <w:ins w:id="1010" w:author="Dorin PANAITOPOL" w:date="2024-05-07T13:53:00Z">
        <w:r w:rsidR="00EB0706">
          <w:rPr>
            <w:color w:val="000000"/>
            <w:lang w:val="en-US" w:eastAsia="en-GB"/>
          </w:rPr>
          <w:t xml:space="preserve">and </w:t>
        </w:r>
        <w:r w:rsidR="00EB0706" w:rsidRPr="00E43925">
          <w:rPr>
            <w:color w:val="000000"/>
            <w:lang w:val="en-US" w:eastAsia="en-GB"/>
          </w:rPr>
          <w:t>9.7.3.5</w:t>
        </w:r>
        <w:r w:rsidR="00EB0706">
          <w:rPr>
            <w:color w:val="000000"/>
            <w:lang w:val="en-US" w:eastAsia="en-GB"/>
          </w:rPr>
          <w:t>.1-2</w:t>
        </w:r>
        <w:r w:rsidR="00EB0706" w:rsidRPr="00E43925">
          <w:rPr>
            <w:color w:val="000000"/>
            <w:lang w:val="en-US" w:eastAsia="en-GB"/>
          </w:rPr>
          <w:t xml:space="preserve"> </w:t>
        </w:r>
      </w:ins>
      <w:r w:rsidRPr="00E43925">
        <w:rPr>
          <w:color w:val="000000"/>
          <w:lang w:val="en-US" w:eastAsia="en-GB"/>
        </w:rPr>
        <w:t>shall be tightened following the procedure in clause 4.1.3.</w:t>
      </w:r>
    </w:p>
    <w:p w14:paraId="460FEEA2" w14:textId="645D03BA" w:rsidR="00E43925" w:rsidRPr="00E43925" w:rsidRDefault="00E43925" w:rsidP="00E43925">
      <w:pPr>
        <w:overflowPunct w:val="0"/>
        <w:autoSpaceDE w:val="0"/>
        <w:autoSpaceDN w:val="0"/>
        <w:adjustRightInd w:val="0"/>
        <w:ind w:left="568" w:hanging="284"/>
        <w:textAlignment w:val="baseline"/>
        <w:rPr>
          <w:color w:val="000000"/>
          <w:lang w:eastAsia="en-GB"/>
        </w:rPr>
      </w:pPr>
      <w:r w:rsidRPr="00E43925">
        <w:rPr>
          <w:color w:val="000000"/>
          <w:lang w:eastAsia="en-GB"/>
        </w:rPr>
        <w:t>10)</w:t>
      </w:r>
      <w:r w:rsidRPr="00E43925">
        <w:rPr>
          <w:color w:val="000000"/>
          <w:lang w:eastAsia="en-GB"/>
        </w:rPr>
        <w:tab/>
        <w:t xml:space="preserve">Measure </w:t>
      </w:r>
      <w:r w:rsidRPr="00E43925">
        <w:rPr>
          <w:color w:val="000000"/>
          <w:lang w:val="en-US" w:eastAsia="en-GB"/>
        </w:rPr>
        <w:t xml:space="preserve">OTA </w:t>
      </w:r>
      <w:r w:rsidRPr="00E43925">
        <w:rPr>
          <w:color w:val="000000"/>
          <w:lang w:eastAsia="en-GB"/>
        </w:rPr>
        <w:t>ACLR for the frequency offsets both side of channel frequency as specified in table</w:t>
      </w:r>
      <w:ins w:id="1011" w:author="Dorin PANAITOPOL" w:date="2024-05-07T13:41:00Z">
        <w:r w:rsidR="00D92615">
          <w:rPr>
            <w:color w:val="000000"/>
            <w:lang w:eastAsia="en-GB"/>
          </w:rPr>
          <w:t>s</w:t>
        </w:r>
      </w:ins>
      <w:r w:rsidRPr="00E43925">
        <w:rPr>
          <w:color w:val="000000"/>
          <w:lang w:eastAsia="en-GB"/>
        </w:rPr>
        <w:t xml:space="preserve"> 9.7.3.5</w:t>
      </w:r>
      <w:ins w:id="1012" w:author="Dorin PANAITOPOL" w:date="2024-05-07T13:49:00Z">
        <w:r w:rsidR="00D92615">
          <w:rPr>
            <w:color w:val="000000"/>
            <w:lang w:eastAsia="en-GB"/>
          </w:rPr>
          <w:t>.1</w:t>
        </w:r>
      </w:ins>
      <w:r w:rsidRPr="00E43925">
        <w:rPr>
          <w:color w:val="000000"/>
          <w:lang w:eastAsia="en-GB"/>
        </w:rPr>
        <w:t xml:space="preserve">-1 </w:t>
      </w:r>
      <w:ins w:id="1013" w:author="Dorin PANAITOPOL" w:date="2024-05-07T13:41:00Z">
        <w:r w:rsidR="00D92615">
          <w:rPr>
            <w:color w:val="000000"/>
            <w:lang w:eastAsia="en-GB"/>
          </w:rPr>
          <w:t>and 9.7.3.5</w:t>
        </w:r>
      </w:ins>
      <w:ins w:id="1014" w:author="Dorin PANAITOPOL" w:date="2024-05-07T13:49:00Z">
        <w:r w:rsidR="00D92615">
          <w:rPr>
            <w:color w:val="000000"/>
            <w:lang w:eastAsia="en-GB"/>
          </w:rPr>
          <w:t>.1</w:t>
        </w:r>
      </w:ins>
      <w:ins w:id="1015" w:author="Dorin PANAITOPOL" w:date="2024-05-07T13:41:00Z">
        <w:r w:rsidR="00D92615">
          <w:rPr>
            <w:color w:val="000000"/>
            <w:lang w:eastAsia="en-GB"/>
          </w:rPr>
          <w:t>-2</w:t>
        </w:r>
        <w:r w:rsidR="00D92615" w:rsidRPr="00E43925">
          <w:rPr>
            <w:color w:val="000000"/>
            <w:lang w:eastAsia="en-GB"/>
          </w:rPr>
          <w:t xml:space="preserve"> </w:t>
        </w:r>
      </w:ins>
      <w:r w:rsidRPr="00E43925">
        <w:rPr>
          <w:rFonts w:hint="eastAsia"/>
          <w:color w:val="000000"/>
          <w:lang w:val="en-US" w:eastAsia="zh-CN"/>
        </w:rPr>
        <w:t xml:space="preserve">for </w:t>
      </w:r>
      <w:r w:rsidRPr="00E43925">
        <w:rPr>
          <w:rFonts w:hint="eastAsia"/>
          <w:i/>
          <w:iCs/>
          <w:color w:val="000000"/>
          <w:lang w:val="en-US" w:eastAsia="zh-CN"/>
        </w:rPr>
        <w:t>S</w:t>
      </w:r>
      <w:r w:rsidRPr="00E43925">
        <w:rPr>
          <w:i/>
          <w:iCs/>
          <w:color w:val="000000"/>
          <w:lang w:val="en-US" w:eastAsia="zh-CN"/>
        </w:rPr>
        <w:t>AN</w:t>
      </w:r>
      <w:r w:rsidRPr="00E43925">
        <w:rPr>
          <w:rFonts w:hint="eastAsia"/>
          <w:i/>
          <w:iCs/>
          <w:color w:val="000000"/>
          <w:lang w:val="en-US" w:eastAsia="zh-CN"/>
        </w:rPr>
        <w:t xml:space="preserve"> type 1-O</w:t>
      </w:r>
      <w:ins w:id="1016" w:author="Dorin PANAITOPOL" w:date="2024-05-07T13:43:00Z">
        <w:r w:rsidR="00D92615">
          <w:rPr>
            <w:i/>
            <w:iCs/>
            <w:color w:val="000000"/>
            <w:lang w:val="en-US" w:eastAsia="zh-CN"/>
          </w:rPr>
          <w:t xml:space="preserve"> </w:t>
        </w:r>
        <w:r w:rsidR="00D92615" w:rsidRPr="00D92615">
          <w:rPr>
            <w:iCs/>
            <w:color w:val="000000"/>
            <w:lang w:val="en-US" w:eastAsia="zh-CN"/>
          </w:rPr>
          <w:t>or</w:t>
        </w:r>
      </w:ins>
      <w:ins w:id="1017" w:author="Dorin PANAITOPOL" w:date="2024-05-07T13:44:00Z">
        <w:r w:rsidR="00D92615">
          <w:rPr>
            <w:iCs/>
            <w:color w:val="000000"/>
            <w:lang w:val="en-US" w:eastAsia="zh-CN"/>
          </w:rPr>
          <w:t xml:space="preserve"> </w:t>
        </w:r>
        <w:proofErr w:type="gramStart"/>
        <w:r w:rsidR="00D92615" w:rsidRPr="00E43925">
          <w:rPr>
            <w:color w:val="000000"/>
            <w:lang w:eastAsia="en-GB"/>
          </w:rPr>
          <w:t>table</w:t>
        </w:r>
        <w:r w:rsidR="00D92615">
          <w:rPr>
            <w:color w:val="000000"/>
            <w:lang w:eastAsia="en-GB"/>
          </w:rPr>
          <w:t>s</w:t>
        </w:r>
        <w:proofErr w:type="gramEnd"/>
        <w:r w:rsidR="00D92615">
          <w:rPr>
            <w:color w:val="000000"/>
            <w:lang w:eastAsia="en-GB"/>
          </w:rPr>
          <w:t xml:space="preserve"> 9.7.3.5</w:t>
        </w:r>
      </w:ins>
      <w:ins w:id="1018" w:author="Dorin PANAITOPOL" w:date="2024-05-07T13:49:00Z">
        <w:r w:rsidR="00D92615">
          <w:rPr>
            <w:color w:val="000000"/>
            <w:lang w:eastAsia="en-GB"/>
          </w:rPr>
          <w:t>.2</w:t>
        </w:r>
      </w:ins>
      <w:ins w:id="1019" w:author="Dorin PANAITOPOL" w:date="2024-05-07T13:44:00Z">
        <w:r w:rsidR="00D92615">
          <w:rPr>
            <w:color w:val="000000"/>
            <w:lang w:eastAsia="en-GB"/>
          </w:rPr>
          <w:t>-</w:t>
        </w:r>
      </w:ins>
      <w:ins w:id="1020" w:author="Dorin PANAITOPOL" w:date="2024-05-07T13:49:00Z">
        <w:r w:rsidR="00D92615">
          <w:rPr>
            <w:color w:val="000000"/>
            <w:lang w:eastAsia="en-GB"/>
          </w:rPr>
          <w:t>1</w:t>
        </w:r>
      </w:ins>
      <w:ins w:id="1021" w:author="Dorin PANAITOPOL" w:date="2024-05-07T13:44:00Z">
        <w:r w:rsidR="00D92615" w:rsidRPr="00E43925">
          <w:rPr>
            <w:color w:val="000000"/>
            <w:lang w:eastAsia="en-GB"/>
          </w:rPr>
          <w:t xml:space="preserve"> </w:t>
        </w:r>
        <w:r w:rsidR="00D92615">
          <w:rPr>
            <w:color w:val="000000"/>
            <w:lang w:eastAsia="en-GB"/>
          </w:rPr>
          <w:t>and 9.7.3.5</w:t>
        </w:r>
      </w:ins>
      <w:ins w:id="1022" w:author="Dorin PANAITOPOL" w:date="2024-05-07T13:49:00Z">
        <w:r w:rsidR="00D92615">
          <w:rPr>
            <w:color w:val="000000"/>
            <w:lang w:eastAsia="en-GB"/>
          </w:rPr>
          <w:t>.2</w:t>
        </w:r>
      </w:ins>
      <w:ins w:id="1023" w:author="Dorin PANAITOPOL" w:date="2024-05-07T13:44:00Z">
        <w:r w:rsidR="00D92615">
          <w:rPr>
            <w:color w:val="000000"/>
            <w:lang w:eastAsia="en-GB"/>
          </w:rPr>
          <w:t>-</w:t>
        </w:r>
      </w:ins>
      <w:ins w:id="1024" w:author="Dorin PANAITOPOL" w:date="2024-05-07T13:49:00Z">
        <w:r w:rsidR="00D92615">
          <w:rPr>
            <w:color w:val="000000"/>
            <w:lang w:eastAsia="en-GB"/>
          </w:rPr>
          <w:t>2</w:t>
        </w:r>
      </w:ins>
      <w:ins w:id="1025" w:author="Dorin PANAITOPOL" w:date="2024-05-07T13:44:00Z">
        <w:r w:rsidR="00D92615" w:rsidRPr="00E43925">
          <w:rPr>
            <w:color w:val="000000"/>
            <w:lang w:eastAsia="en-GB"/>
          </w:rPr>
          <w:t xml:space="preserve"> </w:t>
        </w:r>
        <w:r w:rsidR="00D92615" w:rsidRPr="00E43925">
          <w:rPr>
            <w:rFonts w:hint="eastAsia"/>
            <w:color w:val="000000"/>
            <w:lang w:val="en-US" w:eastAsia="zh-CN"/>
          </w:rPr>
          <w:t xml:space="preserve">for </w:t>
        </w:r>
        <w:r w:rsidR="00D92615" w:rsidRPr="00E43925">
          <w:rPr>
            <w:rFonts w:hint="eastAsia"/>
            <w:i/>
            <w:iCs/>
            <w:color w:val="000000"/>
            <w:lang w:val="en-US" w:eastAsia="zh-CN"/>
          </w:rPr>
          <w:t>S</w:t>
        </w:r>
        <w:r w:rsidR="00D92615" w:rsidRPr="00E43925">
          <w:rPr>
            <w:i/>
            <w:iCs/>
            <w:color w:val="000000"/>
            <w:lang w:val="en-US" w:eastAsia="zh-CN"/>
          </w:rPr>
          <w:t>AN</w:t>
        </w:r>
        <w:r w:rsidR="00D92615">
          <w:rPr>
            <w:rFonts w:hint="eastAsia"/>
            <w:i/>
            <w:iCs/>
            <w:color w:val="000000"/>
            <w:lang w:val="en-US" w:eastAsia="zh-CN"/>
          </w:rPr>
          <w:t xml:space="preserve"> type </w:t>
        </w:r>
        <w:r w:rsidR="00D92615">
          <w:rPr>
            <w:i/>
            <w:iCs/>
            <w:color w:val="000000"/>
            <w:lang w:val="en-US" w:eastAsia="zh-CN"/>
          </w:rPr>
          <w:t>2</w:t>
        </w:r>
        <w:r w:rsidR="00D92615" w:rsidRPr="00E43925">
          <w:rPr>
            <w:rFonts w:hint="eastAsia"/>
            <w:i/>
            <w:iCs/>
            <w:color w:val="000000"/>
            <w:lang w:val="en-US" w:eastAsia="zh-CN"/>
          </w:rPr>
          <w:t>-O</w:t>
        </w:r>
        <w:r w:rsidR="00D92615">
          <w:rPr>
            <w:iCs/>
            <w:color w:val="000000"/>
            <w:lang w:val="en-US" w:eastAsia="zh-CN"/>
          </w:rPr>
          <w:t xml:space="preserve"> respectively</w:t>
        </w:r>
      </w:ins>
      <w:r w:rsidRPr="00E43925">
        <w:rPr>
          <w:color w:val="000000"/>
          <w:lang w:eastAsia="en-GB"/>
        </w:rPr>
        <w:t>. In multiple carrier case only offset frequencies below the lowest and above the highest carrier frequency used shall be measured.</w:t>
      </w:r>
    </w:p>
    <w:p w14:paraId="6C4290D8" w14:textId="793498B3" w:rsidR="00E43925" w:rsidRPr="00E43925" w:rsidRDefault="00E43925" w:rsidP="00E43925">
      <w:pPr>
        <w:overflowPunct w:val="0"/>
        <w:autoSpaceDE w:val="0"/>
        <w:autoSpaceDN w:val="0"/>
        <w:adjustRightInd w:val="0"/>
        <w:ind w:left="568" w:hanging="284"/>
        <w:textAlignment w:val="baseline"/>
        <w:rPr>
          <w:rFonts w:cs="v4.2.0"/>
          <w:color w:val="000000"/>
          <w:lang w:val="en-US" w:eastAsia="zh-CN"/>
        </w:rPr>
      </w:pPr>
      <w:r w:rsidRPr="00E43925">
        <w:rPr>
          <w:color w:val="000000"/>
          <w:lang w:val="en-US" w:eastAsia="zh-CN"/>
        </w:rPr>
        <w:t>11)</w:t>
      </w:r>
      <w:r w:rsidRPr="00E43925">
        <w:rPr>
          <w:color w:val="000000"/>
          <w:lang w:val="en-US" w:eastAsia="zh-CN"/>
        </w:rPr>
        <w:tab/>
      </w:r>
      <w:r w:rsidRPr="00E43925">
        <w:rPr>
          <w:rFonts w:cs="v4.2.0"/>
          <w:color w:val="000000"/>
          <w:lang w:eastAsia="en-GB"/>
        </w:rPr>
        <w:t xml:space="preserve">Repeat the test with the channel set-up </w:t>
      </w:r>
      <w:r w:rsidRPr="00E43925">
        <w:rPr>
          <w:color w:val="000000"/>
          <w:lang w:eastAsia="en-GB"/>
        </w:rPr>
        <w:t>using NR-</w:t>
      </w:r>
      <w:r w:rsidRPr="00E43925">
        <w:rPr>
          <w:rFonts w:hint="eastAsia"/>
          <w:color w:val="000000"/>
          <w:lang w:eastAsia="zh-CN"/>
        </w:rPr>
        <w:t>SAN-</w:t>
      </w:r>
      <w:r w:rsidRPr="00E43925">
        <w:rPr>
          <w:rFonts w:hint="eastAsia"/>
          <w:color w:val="000000"/>
          <w:lang w:val="en-US" w:eastAsia="zh-CN"/>
        </w:rPr>
        <w:t>FR1-</w:t>
      </w:r>
      <w:r w:rsidRPr="00E43925">
        <w:rPr>
          <w:color w:val="000000"/>
          <w:lang w:eastAsia="en-GB"/>
        </w:rPr>
        <w:t>TM1.</w:t>
      </w:r>
      <w:r w:rsidRPr="00E43925">
        <w:rPr>
          <w:rFonts w:hint="eastAsia"/>
          <w:color w:val="000000"/>
          <w:lang w:val="en-US" w:eastAsia="zh-CN"/>
        </w:rPr>
        <w:t>2</w:t>
      </w:r>
      <w:ins w:id="1026" w:author="Dorin PANAITOPOL" w:date="2024-05-07T13:45:00Z">
        <w:r w:rsidR="00D92615">
          <w:rPr>
            <w:color w:val="000000"/>
            <w:lang w:val="en-US" w:eastAsia="zh-CN"/>
          </w:rPr>
          <w:t xml:space="preserve"> </w:t>
        </w:r>
        <w:r w:rsidR="00D92615" w:rsidRPr="00E43925">
          <w:rPr>
            <w:rFonts w:hint="eastAsia"/>
            <w:color w:val="000000"/>
            <w:lang w:val="en-US" w:eastAsia="zh-CN"/>
          </w:rPr>
          <w:t xml:space="preserve">for </w:t>
        </w:r>
        <w:r w:rsidR="00D92615" w:rsidRPr="00E43925">
          <w:rPr>
            <w:rFonts w:hint="eastAsia"/>
            <w:i/>
            <w:iCs/>
            <w:color w:val="000000"/>
            <w:lang w:val="en-US" w:eastAsia="zh-CN"/>
          </w:rPr>
          <w:t>S</w:t>
        </w:r>
        <w:r w:rsidR="00D92615" w:rsidRPr="00E43925">
          <w:rPr>
            <w:i/>
            <w:iCs/>
            <w:color w:val="000000"/>
            <w:lang w:val="en-US" w:eastAsia="zh-CN"/>
          </w:rPr>
          <w:t>AN</w:t>
        </w:r>
        <w:r w:rsidR="00D92615" w:rsidRPr="00E43925">
          <w:rPr>
            <w:rFonts w:hint="eastAsia"/>
            <w:i/>
            <w:iCs/>
            <w:color w:val="000000"/>
            <w:lang w:val="en-US" w:eastAsia="zh-CN"/>
          </w:rPr>
          <w:t xml:space="preserve"> type 1-O</w:t>
        </w:r>
      </w:ins>
      <w:r w:rsidRPr="00E43925">
        <w:rPr>
          <w:rFonts w:cs="v4.2.0" w:hint="eastAsia"/>
          <w:color w:val="000000"/>
          <w:lang w:val="en-US" w:eastAsia="zh-CN"/>
        </w:rPr>
        <w:t>.</w:t>
      </w:r>
    </w:p>
    <w:p w14:paraId="50BBA00F" w14:textId="6234E618" w:rsidR="00E43925" w:rsidRDefault="00E43925" w:rsidP="00E43925">
      <w:pPr>
        <w:keepNext/>
        <w:keepLines/>
        <w:tabs>
          <w:tab w:val="left" w:pos="8080"/>
        </w:tabs>
        <w:overflowPunct w:val="0"/>
        <w:autoSpaceDE w:val="0"/>
        <w:autoSpaceDN w:val="0"/>
        <w:adjustRightInd w:val="0"/>
        <w:spacing w:before="120"/>
        <w:ind w:left="1418" w:hanging="1418"/>
        <w:textAlignment w:val="baseline"/>
        <w:outlineLvl w:val="3"/>
        <w:rPr>
          <w:ins w:id="1027" w:author="Dorin PANAITOPOL" w:date="2024-05-07T13:46:00Z"/>
          <w:rFonts w:ascii="Arial" w:hAnsi="Arial"/>
          <w:sz w:val="24"/>
          <w:lang w:eastAsia="en-GB"/>
        </w:rPr>
      </w:pPr>
      <w:bookmarkStart w:id="1028" w:name="_Toc21102734"/>
      <w:bookmarkStart w:id="1029" w:name="_Toc29810583"/>
      <w:bookmarkStart w:id="1030" w:name="_Toc36635935"/>
      <w:bookmarkStart w:id="1031" w:name="_Toc37272881"/>
      <w:bookmarkStart w:id="1032" w:name="_Toc45885958"/>
      <w:bookmarkStart w:id="1033" w:name="_Toc53183064"/>
      <w:bookmarkStart w:id="1034" w:name="_Toc58915731"/>
      <w:bookmarkStart w:id="1035" w:name="_Toc58917912"/>
      <w:bookmarkStart w:id="1036" w:name="_Toc66693781"/>
      <w:bookmarkStart w:id="1037" w:name="_Toc74915733"/>
      <w:bookmarkStart w:id="1038" w:name="_Toc76114358"/>
      <w:bookmarkStart w:id="1039" w:name="_Toc76544244"/>
      <w:bookmarkStart w:id="1040" w:name="_Toc82536366"/>
      <w:bookmarkStart w:id="1041" w:name="_Toc89952659"/>
      <w:bookmarkStart w:id="1042" w:name="_Toc98766475"/>
      <w:bookmarkStart w:id="1043" w:name="_Toc99702838"/>
      <w:bookmarkStart w:id="1044" w:name="_Toc106206624"/>
      <w:bookmarkStart w:id="1045" w:name="_Toc115080626"/>
      <w:bookmarkStart w:id="1046" w:name="_Toc120624174"/>
      <w:bookmarkStart w:id="1047" w:name="_Toc120624711"/>
      <w:bookmarkStart w:id="1048" w:name="_Toc120625248"/>
      <w:bookmarkStart w:id="1049" w:name="_Toc120625785"/>
      <w:bookmarkStart w:id="1050" w:name="_Toc120626322"/>
      <w:bookmarkStart w:id="1051" w:name="_Toc120626869"/>
      <w:bookmarkStart w:id="1052" w:name="_Toc120627425"/>
      <w:bookmarkStart w:id="1053" w:name="_Toc120627990"/>
      <w:bookmarkStart w:id="1054" w:name="_Toc120628566"/>
      <w:bookmarkStart w:id="1055" w:name="_Toc120629151"/>
      <w:bookmarkStart w:id="1056" w:name="_Toc120629739"/>
      <w:bookmarkStart w:id="1057" w:name="_Toc120631240"/>
      <w:bookmarkStart w:id="1058" w:name="_Toc120631891"/>
      <w:bookmarkStart w:id="1059" w:name="_Toc120632541"/>
      <w:bookmarkStart w:id="1060" w:name="_Toc120633191"/>
      <w:bookmarkStart w:id="1061" w:name="_Toc120633841"/>
      <w:bookmarkStart w:id="1062" w:name="_Toc120634492"/>
      <w:bookmarkStart w:id="1063" w:name="_Toc120635143"/>
      <w:bookmarkStart w:id="1064" w:name="_Toc121754267"/>
      <w:bookmarkStart w:id="1065" w:name="_Toc121754937"/>
      <w:bookmarkStart w:id="1066" w:name="_Toc129108886"/>
      <w:bookmarkStart w:id="1067" w:name="_Toc129109551"/>
      <w:bookmarkStart w:id="1068" w:name="_Toc129110224"/>
      <w:bookmarkStart w:id="1069" w:name="_Toc130389344"/>
      <w:bookmarkStart w:id="1070" w:name="_Toc130390417"/>
      <w:bookmarkStart w:id="1071" w:name="_Toc130391105"/>
      <w:bookmarkStart w:id="1072" w:name="_Toc131624869"/>
      <w:bookmarkStart w:id="1073" w:name="_Toc137476302"/>
      <w:bookmarkStart w:id="1074" w:name="_Toc138872957"/>
      <w:bookmarkStart w:id="1075" w:name="_Toc138874543"/>
      <w:bookmarkStart w:id="1076" w:name="_Toc145525142"/>
      <w:bookmarkStart w:id="1077" w:name="_Toc153560267"/>
      <w:bookmarkStart w:id="1078" w:name="_Toc161647567"/>
      <w:r w:rsidRPr="00E43925">
        <w:rPr>
          <w:rFonts w:ascii="Arial" w:hAnsi="Arial"/>
          <w:sz w:val="24"/>
          <w:lang w:eastAsia="en-GB"/>
        </w:rPr>
        <w:t>9.7.3.5</w:t>
      </w:r>
      <w:r w:rsidRPr="00E43925">
        <w:rPr>
          <w:rFonts w:ascii="Arial" w:hAnsi="Arial"/>
          <w:sz w:val="24"/>
          <w:lang w:eastAsia="en-GB"/>
        </w:rPr>
        <w:tab/>
        <w:t>Test requirements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26C097A" w14:textId="75908678" w:rsidR="00D92615" w:rsidRPr="00D92615" w:rsidRDefault="00D92615" w:rsidP="00D9261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79" w:name="_Toc21102735"/>
      <w:bookmarkStart w:id="1080" w:name="_Toc29810584"/>
      <w:bookmarkStart w:id="1081" w:name="_Toc36635936"/>
      <w:bookmarkStart w:id="1082" w:name="_Toc37272882"/>
      <w:bookmarkStart w:id="1083" w:name="_Toc45885959"/>
      <w:bookmarkStart w:id="1084" w:name="_Toc53183065"/>
      <w:bookmarkStart w:id="1085" w:name="_Toc58915732"/>
      <w:bookmarkStart w:id="1086" w:name="_Toc58917913"/>
      <w:bookmarkStart w:id="1087" w:name="_Toc66693782"/>
      <w:bookmarkStart w:id="1088" w:name="_Toc74915734"/>
      <w:bookmarkStart w:id="1089" w:name="_Toc76114359"/>
      <w:bookmarkStart w:id="1090" w:name="_Toc76544245"/>
      <w:bookmarkStart w:id="1091" w:name="_Toc82536367"/>
      <w:bookmarkStart w:id="1092" w:name="_Toc89952660"/>
      <w:bookmarkStart w:id="1093" w:name="_Toc98766476"/>
      <w:bookmarkStart w:id="1094" w:name="_Toc99702839"/>
      <w:bookmarkStart w:id="1095" w:name="_Toc106206625"/>
      <w:bookmarkStart w:id="1096" w:name="_Toc115080627"/>
      <w:bookmarkStart w:id="1097" w:name="_Toc121999507"/>
      <w:bookmarkStart w:id="1098" w:name="_Toc124154406"/>
      <w:bookmarkStart w:id="1099" w:name="_Toc137396330"/>
      <w:bookmarkStart w:id="1100" w:name="_Toc156577770"/>
      <w:ins w:id="1101" w:author="Dorin PANAITOPOL" w:date="2024-05-07T13:46:00Z">
        <w:r>
          <w:rPr>
            <w:rFonts w:ascii="Arial" w:hAnsi="Arial"/>
            <w:sz w:val="22"/>
          </w:rPr>
          <w:t>9</w:t>
        </w:r>
        <w:r w:rsidRPr="00D92615">
          <w:rPr>
            <w:rFonts w:ascii="Arial" w:hAnsi="Arial"/>
            <w:sz w:val="22"/>
          </w:rPr>
          <w:t>.7.3.5.1</w:t>
        </w:r>
        <w:r w:rsidRPr="00D92615">
          <w:rPr>
            <w:rFonts w:ascii="Arial" w:hAnsi="Arial"/>
            <w:sz w:val="22"/>
          </w:rPr>
          <w:tab/>
        </w:r>
        <w:r w:rsidRPr="00D92615">
          <w:rPr>
            <w:rFonts w:ascii="Arial" w:hAnsi="Arial"/>
            <w:i/>
            <w:sz w:val="22"/>
          </w:rPr>
          <w:t>S</w:t>
        </w:r>
        <w:r>
          <w:rPr>
            <w:rFonts w:ascii="Arial" w:hAnsi="Arial"/>
            <w:i/>
            <w:sz w:val="22"/>
          </w:rPr>
          <w:t>AN</w:t>
        </w:r>
        <w:r w:rsidRPr="00D92615">
          <w:rPr>
            <w:rFonts w:ascii="Arial" w:hAnsi="Arial"/>
            <w:i/>
            <w:sz w:val="22"/>
          </w:rPr>
          <w:t xml:space="preserve"> type 1-O</w:t>
        </w:r>
      </w:ins>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48F84760" w14:textId="77777777" w:rsidR="00E43925" w:rsidRPr="00E43925" w:rsidRDefault="00E43925" w:rsidP="00E43925">
      <w:pPr>
        <w:overflowPunct w:val="0"/>
        <w:autoSpaceDE w:val="0"/>
        <w:autoSpaceDN w:val="0"/>
        <w:adjustRightInd w:val="0"/>
        <w:textAlignment w:val="baseline"/>
        <w:rPr>
          <w:lang w:eastAsia="en-GB"/>
        </w:rPr>
      </w:pPr>
      <w:r w:rsidRPr="00E43925">
        <w:rPr>
          <w:color w:val="000000"/>
          <w:lang w:eastAsia="en-GB"/>
        </w:rPr>
        <w:t xml:space="preserve">The OTA ACLR limit specified in table </w:t>
      </w:r>
      <w:r w:rsidRPr="00E43925">
        <w:rPr>
          <w:lang w:eastAsia="en-GB"/>
        </w:rPr>
        <w:t>9.7.3.5</w:t>
      </w:r>
      <w:r w:rsidRPr="00E43925">
        <w:rPr>
          <w:color w:val="000000"/>
          <w:lang w:eastAsia="en-GB"/>
        </w:rPr>
        <w:t>-1 for S</w:t>
      </w:r>
      <w:r w:rsidRPr="00E43925">
        <w:rPr>
          <w:lang w:eastAsia="en-GB"/>
        </w:rPr>
        <w:t>AN GEO class</w:t>
      </w:r>
      <w:r w:rsidRPr="00E43925">
        <w:rPr>
          <w:rFonts w:hint="eastAsia"/>
          <w:lang w:eastAsia="en-GB"/>
        </w:rPr>
        <w:t xml:space="preserve"> </w:t>
      </w:r>
      <w:r w:rsidRPr="00E43925">
        <w:rPr>
          <w:lang w:eastAsia="en-GB"/>
        </w:rPr>
        <w:t>and 9.7.3.5-2 for SAN LEO class shall apply.</w:t>
      </w:r>
    </w:p>
    <w:p w14:paraId="77D7053D" w14:textId="124FFC46" w:rsidR="00E43925" w:rsidRPr="00E43925" w:rsidRDefault="00E43925" w:rsidP="00E43925">
      <w:pPr>
        <w:keepNext/>
        <w:keepLines/>
        <w:overflowPunct w:val="0"/>
        <w:autoSpaceDE w:val="0"/>
        <w:autoSpaceDN w:val="0"/>
        <w:adjustRightInd w:val="0"/>
        <w:spacing w:before="60"/>
        <w:jc w:val="center"/>
        <w:textAlignment w:val="baseline"/>
        <w:rPr>
          <w:rFonts w:ascii="Arial" w:hAnsi="Arial"/>
          <w:b/>
          <w:lang w:eastAsia="zh-CN"/>
        </w:rPr>
      </w:pPr>
      <w:r w:rsidRPr="00E43925">
        <w:rPr>
          <w:rFonts w:ascii="Arial" w:hAnsi="Arial"/>
          <w:b/>
          <w:lang w:eastAsia="en-GB"/>
        </w:rPr>
        <w:t>Table 9.7.3.5</w:t>
      </w:r>
      <w:ins w:id="1102" w:author="Dorin PANAITOPOL" w:date="2024-05-07T13:49:00Z">
        <w:r w:rsidR="00D92615">
          <w:rPr>
            <w:rFonts w:ascii="Arial" w:hAnsi="Arial"/>
            <w:b/>
            <w:lang w:eastAsia="en-GB"/>
          </w:rPr>
          <w:t>.1</w:t>
        </w:r>
      </w:ins>
      <w:r w:rsidRPr="00E43925">
        <w:rPr>
          <w:rFonts w:ascii="Arial" w:hAnsi="Arial"/>
          <w:b/>
          <w:lang w:eastAsia="en-GB"/>
        </w:rPr>
        <w:t xml:space="preserve">-1: </w:t>
      </w:r>
      <w:ins w:id="1103" w:author="Dorin PANAITOPOL" w:date="2024-05-07T13:47:00Z">
        <w:r w:rsidR="00D92615" w:rsidRPr="00D92615">
          <w:rPr>
            <w:rFonts w:ascii="Arial" w:hAnsi="Arial"/>
            <w:b/>
            <w:i/>
            <w:lang w:eastAsia="en-GB"/>
          </w:rPr>
          <w:t>SAN type 1-</w:t>
        </w:r>
        <w:r w:rsidR="00D92615">
          <w:rPr>
            <w:rFonts w:ascii="Arial" w:hAnsi="Arial"/>
            <w:b/>
            <w:i/>
            <w:lang w:eastAsia="en-GB"/>
          </w:rPr>
          <w:t>O</w:t>
        </w:r>
      </w:ins>
      <w:del w:id="1104" w:author="Dorin PANAITOPOL" w:date="2024-05-07T13:47:00Z">
        <w:r w:rsidRPr="00E43925" w:rsidDel="00D92615">
          <w:rPr>
            <w:rFonts w:ascii="Arial" w:hAnsi="Arial"/>
            <w:b/>
            <w:lang w:eastAsia="en-GB"/>
          </w:rPr>
          <w:delText>OTA</w:delText>
        </w:r>
      </w:del>
      <w:r w:rsidRPr="00E43925">
        <w:rPr>
          <w:rFonts w:ascii="Arial" w:hAnsi="Arial"/>
          <w:b/>
          <w:lang w:eastAsia="en-GB"/>
        </w:rPr>
        <w:t xml:space="preserve"> ACLR limit</w:t>
      </w:r>
      <w:r w:rsidRPr="00E43925">
        <w:rPr>
          <w:rFonts w:ascii="Arial" w:hAnsi="Arial" w:hint="eastAsia"/>
          <w:b/>
          <w:lang w:eastAsia="zh-CN"/>
        </w:rPr>
        <w:t xml:space="preserve"> for GEO</w:t>
      </w:r>
      <w:r w:rsidRPr="00E43925">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E43925" w:rsidRPr="00E43925" w14:paraId="151E8B64" w14:textId="77777777" w:rsidTr="00E575C9">
        <w:trPr>
          <w:cantSplit/>
          <w:jc w:val="center"/>
        </w:trPr>
        <w:tc>
          <w:tcPr>
            <w:tcW w:w="2202" w:type="dxa"/>
            <w:tcBorders>
              <w:bottom w:val="single" w:sz="4" w:space="0" w:color="auto"/>
            </w:tcBorders>
            <w:hideMark/>
          </w:tcPr>
          <w:p w14:paraId="0EF0ED6C"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SAN channel bandwidth of l</w:t>
            </w:r>
            <w:r w:rsidRPr="00E43925">
              <w:rPr>
                <w:rFonts w:ascii="Arial" w:hAnsi="Arial" w:cs="Arial"/>
                <w:b/>
                <w:sz w:val="18"/>
                <w:lang w:eastAsia="en-GB"/>
              </w:rPr>
              <w:t>owest/highest carrier</w:t>
            </w:r>
            <w:r w:rsidRPr="00E43925">
              <w:rPr>
                <w:rFonts w:ascii="Arial" w:hAnsi="Arial"/>
                <w:b/>
                <w:sz w:val="18"/>
                <w:lang w:eastAsia="en-GB"/>
              </w:rPr>
              <w:t xml:space="preserve"> transmitted </w:t>
            </w:r>
            <w:proofErr w:type="spellStart"/>
            <w:r w:rsidRPr="00E43925">
              <w:rPr>
                <w:rFonts w:ascii="Arial" w:hAnsi="Arial" w:cs="Arial"/>
                <w:b/>
                <w:sz w:val="18"/>
                <w:lang w:eastAsia="en-GB"/>
              </w:rPr>
              <w:t>BW</w:t>
            </w:r>
            <w:r w:rsidRPr="00E43925">
              <w:rPr>
                <w:rFonts w:ascii="Arial" w:hAnsi="Arial" w:cs="Arial"/>
                <w:b/>
                <w:sz w:val="18"/>
                <w:vertAlign w:val="subscript"/>
                <w:lang w:eastAsia="en-GB"/>
              </w:rPr>
              <w:t>Channel</w:t>
            </w:r>
            <w:proofErr w:type="spellEnd"/>
            <w:r w:rsidRPr="00E43925">
              <w:rPr>
                <w:rFonts w:ascii="Arial" w:hAnsi="Arial"/>
                <w:b/>
                <w:sz w:val="18"/>
                <w:lang w:eastAsia="en-GB"/>
              </w:rPr>
              <w:t xml:space="preserve"> (MHz)</w:t>
            </w:r>
          </w:p>
        </w:tc>
        <w:tc>
          <w:tcPr>
            <w:tcW w:w="2191" w:type="dxa"/>
            <w:hideMark/>
          </w:tcPr>
          <w:p w14:paraId="4BD1103D"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SAN adjacent channel centre frequency offset below the lowest or above the highest carrier centre frequency transmitted</w:t>
            </w:r>
          </w:p>
        </w:tc>
        <w:tc>
          <w:tcPr>
            <w:tcW w:w="1949" w:type="dxa"/>
            <w:hideMark/>
          </w:tcPr>
          <w:p w14:paraId="2E68E35B"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Assumed adjacent channel carrier (informative)</w:t>
            </w:r>
          </w:p>
        </w:tc>
        <w:tc>
          <w:tcPr>
            <w:tcW w:w="2059" w:type="dxa"/>
            <w:hideMark/>
          </w:tcPr>
          <w:p w14:paraId="08E6E2D1"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Filter on the adjacent channel frequency and corresponding filter bandwidth</w:t>
            </w:r>
          </w:p>
        </w:tc>
        <w:tc>
          <w:tcPr>
            <w:tcW w:w="1032" w:type="dxa"/>
            <w:hideMark/>
          </w:tcPr>
          <w:p w14:paraId="1C982DB7"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ACLR limit</w:t>
            </w:r>
          </w:p>
        </w:tc>
      </w:tr>
      <w:tr w:rsidR="00E43925" w:rsidRPr="00E43925" w14:paraId="574D8E2B" w14:textId="77777777" w:rsidTr="00E575C9">
        <w:trPr>
          <w:cantSplit/>
          <w:jc w:val="center"/>
        </w:trPr>
        <w:tc>
          <w:tcPr>
            <w:tcW w:w="2202" w:type="dxa"/>
            <w:vMerge w:val="restart"/>
            <w:hideMark/>
          </w:tcPr>
          <w:p w14:paraId="4FD640DC"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5, 10, 15, 20</w:t>
            </w:r>
          </w:p>
        </w:tc>
        <w:tc>
          <w:tcPr>
            <w:tcW w:w="2191" w:type="dxa"/>
            <w:hideMark/>
          </w:tcPr>
          <w:p w14:paraId="69832757"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43925">
              <w:rPr>
                <w:rFonts w:ascii="Arial" w:hAnsi="Arial" w:cs="Arial"/>
                <w:sz w:val="18"/>
                <w:lang w:eastAsia="en-GB"/>
              </w:rPr>
              <w:t>BW</w:t>
            </w:r>
            <w:r w:rsidRPr="00E43925">
              <w:rPr>
                <w:rFonts w:ascii="Arial" w:hAnsi="Arial" w:cs="Arial"/>
                <w:sz w:val="18"/>
                <w:vertAlign w:val="subscript"/>
                <w:lang w:eastAsia="en-GB"/>
              </w:rPr>
              <w:t>Channel</w:t>
            </w:r>
            <w:proofErr w:type="spellEnd"/>
          </w:p>
        </w:tc>
        <w:tc>
          <w:tcPr>
            <w:tcW w:w="1949" w:type="dxa"/>
            <w:hideMark/>
          </w:tcPr>
          <w:p w14:paraId="67891244"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NR of same BW (NOTE 2)</w:t>
            </w:r>
          </w:p>
        </w:tc>
        <w:tc>
          <w:tcPr>
            <w:tcW w:w="2059" w:type="dxa"/>
            <w:hideMark/>
          </w:tcPr>
          <w:p w14:paraId="108E967E"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Square (</w:t>
            </w:r>
            <w:proofErr w:type="spellStart"/>
            <w:r w:rsidRPr="00E43925">
              <w:rPr>
                <w:rFonts w:ascii="Arial" w:hAnsi="Arial" w:cs="Arial"/>
                <w:sz w:val="18"/>
                <w:lang w:eastAsia="en-GB"/>
              </w:rPr>
              <w:t>BW</w:t>
            </w:r>
            <w:r w:rsidRPr="00E43925">
              <w:rPr>
                <w:rFonts w:ascii="Arial" w:hAnsi="Arial" w:cs="Arial"/>
                <w:sz w:val="18"/>
                <w:vertAlign w:val="subscript"/>
                <w:lang w:eastAsia="en-GB"/>
              </w:rPr>
              <w:t>Config</w:t>
            </w:r>
            <w:proofErr w:type="spellEnd"/>
            <w:r w:rsidRPr="00E43925">
              <w:rPr>
                <w:rFonts w:ascii="Arial" w:hAnsi="Arial"/>
                <w:sz w:val="18"/>
                <w:lang w:eastAsia="en-GB"/>
              </w:rPr>
              <w:t>) (NOTE 1)</w:t>
            </w:r>
          </w:p>
        </w:tc>
        <w:tc>
          <w:tcPr>
            <w:tcW w:w="1032" w:type="dxa"/>
            <w:hideMark/>
          </w:tcPr>
          <w:p w14:paraId="493026CE"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zh-CN"/>
              </w:rPr>
            </w:pPr>
            <w:r w:rsidRPr="00E43925">
              <w:rPr>
                <w:rFonts w:ascii="Arial" w:hAnsi="Arial" w:hint="eastAsia"/>
                <w:sz w:val="18"/>
                <w:lang w:eastAsia="zh-CN"/>
              </w:rPr>
              <w:t>1</w:t>
            </w:r>
            <w:r w:rsidRPr="00E43925">
              <w:rPr>
                <w:rFonts w:ascii="Arial" w:hAnsi="Arial"/>
                <w:sz w:val="18"/>
                <w:lang w:eastAsia="zh-CN"/>
              </w:rPr>
              <w:t>3</w:t>
            </w:r>
          </w:p>
        </w:tc>
      </w:tr>
      <w:tr w:rsidR="00E43925" w:rsidRPr="00E43925" w14:paraId="17CDE597" w14:textId="77777777" w:rsidTr="00E575C9">
        <w:trPr>
          <w:cantSplit/>
          <w:jc w:val="center"/>
        </w:trPr>
        <w:tc>
          <w:tcPr>
            <w:tcW w:w="2202" w:type="dxa"/>
            <w:vMerge/>
          </w:tcPr>
          <w:p w14:paraId="5553DF96"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hideMark/>
          </w:tcPr>
          <w:p w14:paraId="0DB560C7"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s="Arial"/>
                <w:sz w:val="18"/>
                <w:lang w:eastAsia="en-GB"/>
              </w:rPr>
            </w:pPr>
            <w:r w:rsidRPr="00E43925">
              <w:rPr>
                <w:rFonts w:ascii="Arial" w:hAnsi="Arial"/>
                <w:sz w:val="18"/>
                <w:lang w:eastAsia="en-GB"/>
              </w:rPr>
              <w:t xml:space="preserve">2 x </w:t>
            </w:r>
            <w:proofErr w:type="spellStart"/>
            <w:r w:rsidRPr="00E43925">
              <w:rPr>
                <w:rFonts w:ascii="Arial" w:hAnsi="Arial" w:cs="Arial"/>
                <w:sz w:val="18"/>
                <w:lang w:eastAsia="en-GB"/>
              </w:rPr>
              <w:t>BW</w:t>
            </w:r>
            <w:r w:rsidRPr="00E43925">
              <w:rPr>
                <w:rFonts w:ascii="Arial" w:hAnsi="Arial" w:cs="Arial"/>
                <w:sz w:val="18"/>
                <w:vertAlign w:val="subscript"/>
                <w:lang w:eastAsia="en-GB"/>
              </w:rPr>
              <w:t>Channel</w:t>
            </w:r>
            <w:proofErr w:type="spellEnd"/>
          </w:p>
        </w:tc>
        <w:tc>
          <w:tcPr>
            <w:tcW w:w="1949" w:type="dxa"/>
            <w:hideMark/>
          </w:tcPr>
          <w:p w14:paraId="024E5943"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NR of same BW (NOTE 2)</w:t>
            </w:r>
          </w:p>
        </w:tc>
        <w:tc>
          <w:tcPr>
            <w:tcW w:w="2059" w:type="dxa"/>
            <w:hideMark/>
          </w:tcPr>
          <w:p w14:paraId="12C2FDD7"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Square (</w:t>
            </w:r>
            <w:proofErr w:type="spellStart"/>
            <w:r w:rsidRPr="00E43925">
              <w:rPr>
                <w:rFonts w:ascii="Arial" w:hAnsi="Arial" w:cs="Arial"/>
                <w:sz w:val="18"/>
                <w:lang w:eastAsia="en-GB"/>
              </w:rPr>
              <w:t>BW</w:t>
            </w:r>
            <w:r w:rsidRPr="00E43925">
              <w:rPr>
                <w:rFonts w:ascii="Arial" w:hAnsi="Arial" w:cs="Arial"/>
                <w:sz w:val="18"/>
                <w:vertAlign w:val="subscript"/>
                <w:lang w:eastAsia="en-GB"/>
              </w:rPr>
              <w:t>Config</w:t>
            </w:r>
            <w:proofErr w:type="spellEnd"/>
            <w:r w:rsidRPr="00E43925">
              <w:rPr>
                <w:rFonts w:ascii="Arial" w:hAnsi="Arial"/>
                <w:sz w:val="18"/>
                <w:lang w:eastAsia="en-GB"/>
              </w:rPr>
              <w:t>) (NOTE 1)</w:t>
            </w:r>
          </w:p>
        </w:tc>
        <w:tc>
          <w:tcPr>
            <w:tcW w:w="1032" w:type="dxa"/>
            <w:hideMark/>
          </w:tcPr>
          <w:p w14:paraId="5D90D1CF"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zh-CN"/>
              </w:rPr>
            </w:pPr>
            <w:r w:rsidRPr="00E43925">
              <w:rPr>
                <w:rFonts w:ascii="Arial" w:hAnsi="Arial" w:hint="eastAsia"/>
                <w:sz w:val="18"/>
                <w:lang w:eastAsia="zh-CN"/>
              </w:rPr>
              <w:t>13</w:t>
            </w:r>
          </w:p>
        </w:tc>
      </w:tr>
      <w:tr w:rsidR="00E43925" w:rsidRPr="00E43925" w14:paraId="1D7EDCF1" w14:textId="77777777" w:rsidTr="00E575C9">
        <w:trPr>
          <w:cantSplit/>
          <w:jc w:val="center"/>
        </w:trPr>
        <w:tc>
          <w:tcPr>
            <w:tcW w:w="9433" w:type="dxa"/>
            <w:gridSpan w:val="5"/>
            <w:hideMark/>
          </w:tcPr>
          <w:p w14:paraId="50EDA134" w14:textId="77777777" w:rsidR="00E43925" w:rsidRPr="00E43925" w:rsidRDefault="00E43925" w:rsidP="00E43925">
            <w:pPr>
              <w:keepNext/>
              <w:keepLines/>
              <w:overflowPunct w:val="0"/>
              <w:autoSpaceDE w:val="0"/>
              <w:autoSpaceDN w:val="0"/>
              <w:adjustRightInd w:val="0"/>
              <w:spacing w:after="0"/>
              <w:ind w:left="851" w:hanging="851"/>
              <w:textAlignment w:val="baseline"/>
              <w:rPr>
                <w:rFonts w:ascii="Arial" w:hAnsi="Arial"/>
                <w:sz w:val="18"/>
                <w:lang w:eastAsia="zh-CN"/>
              </w:rPr>
            </w:pPr>
            <w:r w:rsidRPr="00E43925">
              <w:rPr>
                <w:rFonts w:ascii="Arial" w:hAnsi="Arial"/>
                <w:sz w:val="18"/>
                <w:lang w:eastAsia="en-GB"/>
              </w:rPr>
              <w:t>NOTE 1:</w:t>
            </w:r>
            <w:r w:rsidRPr="00E43925">
              <w:rPr>
                <w:rFonts w:ascii="Arial" w:hAnsi="Arial"/>
                <w:sz w:val="18"/>
                <w:lang w:eastAsia="en-GB"/>
              </w:rPr>
              <w:tab/>
            </w:r>
            <w:proofErr w:type="spellStart"/>
            <w:r w:rsidRPr="00E43925">
              <w:rPr>
                <w:rFonts w:ascii="Arial" w:hAnsi="Arial"/>
                <w:sz w:val="18"/>
                <w:lang w:eastAsia="en-GB"/>
              </w:rPr>
              <w:t>BW</w:t>
            </w:r>
            <w:r w:rsidRPr="00E43925">
              <w:rPr>
                <w:rFonts w:ascii="Arial" w:hAnsi="Arial"/>
                <w:sz w:val="18"/>
                <w:vertAlign w:val="subscript"/>
                <w:lang w:eastAsia="en-GB"/>
              </w:rPr>
              <w:t>Channel</w:t>
            </w:r>
            <w:proofErr w:type="spellEnd"/>
            <w:r w:rsidRPr="00E43925">
              <w:rPr>
                <w:rFonts w:ascii="Arial" w:hAnsi="Arial"/>
                <w:sz w:val="18"/>
                <w:lang w:eastAsia="en-GB"/>
              </w:rPr>
              <w:t xml:space="preserve"> and </w:t>
            </w:r>
            <w:proofErr w:type="spellStart"/>
            <w:r w:rsidRPr="00E43925">
              <w:rPr>
                <w:rFonts w:ascii="Arial" w:hAnsi="Arial"/>
                <w:sz w:val="18"/>
                <w:lang w:eastAsia="en-GB"/>
              </w:rPr>
              <w:t>BW</w:t>
            </w:r>
            <w:r w:rsidRPr="00E43925">
              <w:rPr>
                <w:rFonts w:ascii="Arial" w:hAnsi="Arial"/>
                <w:sz w:val="18"/>
                <w:vertAlign w:val="subscript"/>
                <w:lang w:eastAsia="en-GB"/>
              </w:rPr>
              <w:t>Config</w:t>
            </w:r>
            <w:proofErr w:type="spellEnd"/>
            <w:r w:rsidRPr="00E43925">
              <w:rPr>
                <w:rFonts w:ascii="Arial" w:hAnsi="Arial"/>
                <w:sz w:val="18"/>
                <w:lang w:eastAsia="en-GB"/>
              </w:rPr>
              <w:t xml:space="preserve"> are the </w:t>
            </w:r>
            <w:r w:rsidRPr="00E43925">
              <w:rPr>
                <w:rFonts w:ascii="Arial" w:hAnsi="Arial" w:hint="eastAsia"/>
                <w:i/>
                <w:sz w:val="18"/>
                <w:lang w:eastAsia="zh-CN"/>
              </w:rPr>
              <w:t>SAN</w:t>
            </w:r>
            <w:r w:rsidRPr="00E43925">
              <w:rPr>
                <w:rFonts w:ascii="Arial" w:hAnsi="Arial"/>
                <w:i/>
                <w:sz w:val="18"/>
                <w:lang w:eastAsia="en-GB"/>
              </w:rPr>
              <w:t xml:space="preserve"> channel bandwidth</w:t>
            </w:r>
            <w:r w:rsidRPr="00E43925">
              <w:rPr>
                <w:rFonts w:ascii="Arial" w:hAnsi="Arial"/>
                <w:sz w:val="18"/>
                <w:lang w:eastAsia="en-GB"/>
              </w:rPr>
              <w:t xml:space="preserve"> and </w:t>
            </w:r>
            <w:r w:rsidRPr="00E43925">
              <w:rPr>
                <w:rFonts w:ascii="Arial" w:hAnsi="Arial"/>
                <w:i/>
                <w:sz w:val="18"/>
                <w:lang w:eastAsia="en-GB"/>
              </w:rPr>
              <w:t>transmission bandwidth configuration</w:t>
            </w:r>
            <w:r w:rsidRPr="00E43925">
              <w:rPr>
                <w:rFonts w:ascii="Arial" w:hAnsi="Arial"/>
                <w:sz w:val="18"/>
                <w:lang w:eastAsia="en-GB"/>
              </w:rPr>
              <w:t xml:space="preserve"> of the </w:t>
            </w:r>
            <w:r w:rsidRPr="00E43925">
              <w:rPr>
                <w:rFonts w:ascii="Arial" w:hAnsi="Arial"/>
                <w:i/>
                <w:sz w:val="18"/>
                <w:lang w:eastAsia="en-GB"/>
              </w:rPr>
              <w:t>lowest/highest carrier</w:t>
            </w:r>
            <w:r w:rsidRPr="00E43925">
              <w:rPr>
                <w:rFonts w:ascii="Arial" w:hAnsi="Arial"/>
                <w:sz w:val="18"/>
                <w:lang w:eastAsia="en-GB"/>
              </w:rPr>
              <w:t xml:space="preserve"> transmitted on the assigned channel frequency.</w:t>
            </w:r>
          </w:p>
          <w:p w14:paraId="474E2F71" w14:textId="77777777" w:rsidR="00E43925" w:rsidRPr="00E43925" w:rsidRDefault="00E43925" w:rsidP="00E43925">
            <w:pPr>
              <w:keepNext/>
              <w:keepLines/>
              <w:overflowPunct w:val="0"/>
              <w:autoSpaceDE w:val="0"/>
              <w:autoSpaceDN w:val="0"/>
              <w:adjustRightInd w:val="0"/>
              <w:spacing w:after="0"/>
              <w:ind w:left="851" w:hanging="851"/>
              <w:textAlignment w:val="baseline"/>
              <w:rPr>
                <w:rFonts w:ascii="Arial" w:hAnsi="Arial"/>
                <w:sz w:val="18"/>
                <w:lang w:eastAsia="en-GB"/>
              </w:rPr>
            </w:pPr>
            <w:r w:rsidRPr="00E43925">
              <w:rPr>
                <w:rFonts w:ascii="Arial" w:hAnsi="Arial"/>
                <w:sz w:val="18"/>
                <w:lang w:eastAsia="en-GB"/>
              </w:rPr>
              <w:t>NOTE 2:</w:t>
            </w:r>
            <w:r w:rsidRPr="00E43925">
              <w:rPr>
                <w:rFonts w:ascii="Arial" w:hAnsi="Arial"/>
                <w:sz w:val="18"/>
                <w:lang w:eastAsia="en-GB"/>
              </w:rPr>
              <w:tab/>
              <w:t>With SCS that provides largest transmission bandwidth configuration (</w:t>
            </w:r>
            <w:proofErr w:type="spellStart"/>
            <w:r w:rsidRPr="00E43925">
              <w:rPr>
                <w:rFonts w:ascii="Arial" w:hAnsi="Arial"/>
                <w:sz w:val="18"/>
                <w:lang w:eastAsia="en-GB"/>
              </w:rPr>
              <w:t>BW</w:t>
            </w:r>
            <w:r w:rsidRPr="00E43925">
              <w:rPr>
                <w:rFonts w:ascii="Arial" w:hAnsi="Arial"/>
                <w:sz w:val="18"/>
                <w:vertAlign w:val="subscript"/>
                <w:lang w:eastAsia="en-GB"/>
              </w:rPr>
              <w:t>Config</w:t>
            </w:r>
            <w:proofErr w:type="spellEnd"/>
            <w:r w:rsidRPr="00E43925">
              <w:rPr>
                <w:rFonts w:ascii="Arial" w:hAnsi="Arial" w:cs="v5.0.0"/>
                <w:sz w:val="18"/>
                <w:lang w:eastAsia="en-GB"/>
              </w:rPr>
              <w:t>)</w:t>
            </w:r>
            <w:r w:rsidRPr="00E43925">
              <w:rPr>
                <w:rFonts w:ascii="Arial" w:hAnsi="Arial"/>
                <w:sz w:val="18"/>
                <w:lang w:eastAsia="en-GB"/>
              </w:rPr>
              <w:t>.</w:t>
            </w:r>
          </w:p>
        </w:tc>
      </w:tr>
    </w:tbl>
    <w:p w14:paraId="26EEC9B1" w14:textId="77777777" w:rsidR="00E43925" w:rsidRPr="00E43925" w:rsidRDefault="00E43925" w:rsidP="00E43925">
      <w:pPr>
        <w:overflowPunct w:val="0"/>
        <w:autoSpaceDE w:val="0"/>
        <w:autoSpaceDN w:val="0"/>
        <w:adjustRightInd w:val="0"/>
        <w:textAlignment w:val="baseline"/>
        <w:rPr>
          <w:lang w:eastAsia="en-GB"/>
        </w:rPr>
      </w:pPr>
    </w:p>
    <w:p w14:paraId="31BC515C" w14:textId="557B031E" w:rsidR="00E43925" w:rsidRPr="00E43925" w:rsidRDefault="00E43925" w:rsidP="00E43925">
      <w:pPr>
        <w:keepNext/>
        <w:keepLines/>
        <w:overflowPunct w:val="0"/>
        <w:autoSpaceDE w:val="0"/>
        <w:autoSpaceDN w:val="0"/>
        <w:adjustRightInd w:val="0"/>
        <w:spacing w:before="60"/>
        <w:jc w:val="center"/>
        <w:textAlignment w:val="baseline"/>
        <w:rPr>
          <w:rFonts w:ascii="Arial" w:hAnsi="Arial"/>
          <w:b/>
          <w:lang w:eastAsia="zh-CN"/>
        </w:rPr>
      </w:pPr>
      <w:r w:rsidRPr="00E43925">
        <w:rPr>
          <w:rFonts w:ascii="Arial" w:hAnsi="Arial"/>
          <w:b/>
          <w:lang w:eastAsia="en-GB"/>
        </w:rPr>
        <w:lastRenderedPageBreak/>
        <w:t>Table 9.7.3.5</w:t>
      </w:r>
      <w:ins w:id="1105" w:author="Dorin PANAITOPOL" w:date="2024-05-07T13:49:00Z">
        <w:r w:rsidR="00D92615">
          <w:rPr>
            <w:rFonts w:ascii="Arial" w:hAnsi="Arial"/>
            <w:b/>
            <w:lang w:eastAsia="en-GB"/>
          </w:rPr>
          <w:t>.1</w:t>
        </w:r>
      </w:ins>
      <w:r w:rsidRPr="00E43925">
        <w:rPr>
          <w:rFonts w:ascii="Arial" w:hAnsi="Arial"/>
          <w:b/>
          <w:lang w:eastAsia="en-GB"/>
        </w:rPr>
        <w:t>-</w:t>
      </w:r>
      <w:r w:rsidRPr="00E43925">
        <w:rPr>
          <w:rFonts w:ascii="Arial" w:hAnsi="Arial" w:hint="eastAsia"/>
          <w:b/>
          <w:lang w:eastAsia="zh-CN"/>
        </w:rPr>
        <w:t>2</w:t>
      </w:r>
      <w:r w:rsidRPr="00E43925">
        <w:rPr>
          <w:rFonts w:ascii="Arial" w:hAnsi="Arial"/>
          <w:b/>
          <w:lang w:eastAsia="en-GB"/>
        </w:rPr>
        <w:t xml:space="preserve">: </w:t>
      </w:r>
      <w:ins w:id="1106" w:author="Dorin PANAITOPOL" w:date="2024-05-07T13:48:00Z">
        <w:r w:rsidR="00D92615" w:rsidRPr="00D92615">
          <w:rPr>
            <w:rFonts w:ascii="Arial" w:hAnsi="Arial"/>
            <w:b/>
            <w:i/>
            <w:lang w:eastAsia="en-GB"/>
          </w:rPr>
          <w:t>SAN type 1-</w:t>
        </w:r>
        <w:r w:rsidR="00D92615">
          <w:rPr>
            <w:rFonts w:ascii="Arial" w:hAnsi="Arial"/>
            <w:b/>
            <w:i/>
            <w:lang w:eastAsia="en-GB"/>
          </w:rPr>
          <w:t>O</w:t>
        </w:r>
      </w:ins>
      <w:del w:id="1107" w:author="Dorin PANAITOPOL" w:date="2024-05-07T13:48:00Z">
        <w:r w:rsidRPr="00E43925" w:rsidDel="00D92615">
          <w:rPr>
            <w:rFonts w:ascii="Arial" w:hAnsi="Arial"/>
            <w:b/>
            <w:lang w:eastAsia="en-GB"/>
          </w:rPr>
          <w:delText>OTA</w:delText>
        </w:r>
      </w:del>
      <w:r w:rsidRPr="00E43925">
        <w:rPr>
          <w:rFonts w:ascii="Arial" w:hAnsi="Arial"/>
          <w:b/>
          <w:lang w:eastAsia="en-GB"/>
        </w:rPr>
        <w:t xml:space="preserve"> ACLR limit</w:t>
      </w:r>
      <w:r w:rsidRPr="00E43925">
        <w:rPr>
          <w:rFonts w:ascii="Arial" w:hAnsi="Arial" w:hint="eastAsia"/>
          <w:b/>
          <w:lang w:eastAsia="zh-CN"/>
        </w:rPr>
        <w:t xml:space="preserve"> for LEO</w:t>
      </w:r>
      <w:r w:rsidRPr="00E43925">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E43925" w:rsidRPr="00E43925" w14:paraId="67B3FFFC" w14:textId="77777777" w:rsidTr="00E575C9">
        <w:trPr>
          <w:cantSplit/>
          <w:jc w:val="center"/>
        </w:trPr>
        <w:tc>
          <w:tcPr>
            <w:tcW w:w="2202" w:type="dxa"/>
            <w:tcBorders>
              <w:bottom w:val="single" w:sz="4" w:space="0" w:color="auto"/>
            </w:tcBorders>
            <w:hideMark/>
          </w:tcPr>
          <w:p w14:paraId="208A09E5"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SAN channel bandwidth of l</w:t>
            </w:r>
            <w:r w:rsidRPr="00E43925">
              <w:rPr>
                <w:rFonts w:ascii="Arial" w:hAnsi="Arial" w:cs="Arial"/>
                <w:b/>
                <w:sz w:val="18"/>
                <w:lang w:eastAsia="en-GB"/>
              </w:rPr>
              <w:t>owest/highest carrier</w:t>
            </w:r>
            <w:r w:rsidRPr="00E43925">
              <w:rPr>
                <w:rFonts w:ascii="Arial" w:hAnsi="Arial"/>
                <w:b/>
                <w:sz w:val="18"/>
                <w:lang w:eastAsia="en-GB"/>
              </w:rPr>
              <w:t xml:space="preserve"> transmitted </w:t>
            </w:r>
            <w:proofErr w:type="spellStart"/>
            <w:r w:rsidRPr="00E43925">
              <w:rPr>
                <w:rFonts w:ascii="Arial" w:hAnsi="Arial" w:cs="Arial"/>
                <w:b/>
                <w:sz w:val="18"/>
                <w:lang w:eastAsia="en-GB"/>
              </w:rPr>
              <w:t>BW</w:t>
            </w:r>
            <w:r w:rsidRPr="00E43925">
              <w:rPr>
                <w:rFonts w:ascii="Arial" w:hAnsi="Arial" w:cs="Arial"/>
                <w:b/>
                <w:sz w:val="18"/>
                <w:vertAlign w:val="subscript"/>
                <w:lang w:eastAsia="en-GB"/>
              </w:rPr>
              <w:t>Channel</w:t>
            </w:r>
            <w:proofErr w:type="spellEnd"/>
            <w:r w:rsidRPr="00E43925">
              <w:rPr>
                <w:rFonts w:ascii="Arial" w:hAnsi="Arial"/>
                <w:b/>
                <w:sz w:val="18"/>
                <w:lang w:eastAsia="en-GB"/>
              </w:rPr>
              <w:t xml:space="preserve"> (MHz)</w:t>
            </w:r>
          </w:p>
        </w:tc>
        <w:tc>
          <w:tcPr>
            <w:tcW w:w="2191" w:type="dxa"/>
            <w:hideMark/>
          </w:tcPr>
          <w:p w14:paraId="6AAA5701"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SAN adjacent channel centre frequency offset below the lowest or above the highest carrier centre frequency transmitted</w:t>
            </w:r>
          </w:p>
        </w:tc>
        <w:tc>
          <w:tcPr>
            <w:tcW w:w="1949" w:type="dxa"/>
            <w:hideMark/>
          </w:tcPr>
          <w:p w14:paraId="23D89FC6"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Assumed adjacent channel carrier (informative)</w:t>
            </w:r>
          </w:p>
        </w:tc>
        <w:tc>
          <w:tcPr>
            <w:tcW w:w="2059" w:type="dxa"/>
            <w:hideMark/>
          </w:tcPr>
          <w:p w14:paraId="487643AC"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Filter on the adjacent channel frequency and corresponding filter bandwidth</w:t>
            </w:r>
          </w:p>
        </w:tc>
        <w:tc>
          <w:tcPr>
            <w:tcW w:w="1032" w:type="dxa"/>
            <w:hideMark/>
          </w:tcPr>
          <w:p w14:paraId="7C0F0807"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b/>
                <w:sz w:val="18"/>
                <w:lang w:eastAsia="en-GB"/>
              </w:rPr>
            </w:pPr>
            <w:r w:rsidRPr="00E43925">
              <w:rPr>
                <w:rFonts w:ascii="Arial" w:hAnsi="Arial"/>
                <w:b/>
                <w:sz w:val="18"/>
                <w:lang w:eastAsia="en-GB"/>
              </w:rPr>
              <w:t>ACLR limit</w:t>
            </w:r>
          </w:p>
        </w:tc>
      </w:tr>
      <w:tr w:rsidR="00E43925" w:rsidRPr="00E43925" w14:paraId="2D8DF859" w14:textId="77777777" w:rsidTr="00E575C9">
        <w:trPr>
          <w:cantSplit/>
          <w:jc w:val="center"/>
        </w:trPr>
        <w:tc>
          <w:tcPr>
            <w:tcW w:w="2202" w:type="dxa"/>
            <w:vMerge w:val="restart"/>
            <w:hideMark/>
          </w:tcPr>
          <w:p w14:paraId="7F7041BB"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cs="v5.0.0"/>
                <w:sz w:val="18"/>
                <w:lang w:eastAsia="en-GB"/>
              </w:rPr>
              <w:t>5, 10, 15, 20</w:t>
            </w:r>
          </w:p>
        </w:tc>
        <w:tc>
          <w:tcPr>
            <w:tcW w:w="2191" w:type="dxa"/>
            <w:hideMark/>
          </w:tcPr>
          <w:p w14:paraId="1096A550"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43925">
              <w:rPr>
                <w:rFonts w:ascii="Arial" w:hAnsi="Arial" w:cs="Arial"/>
                <w:sz w:val="18"/>
                <w:lang w:eastAsia="en-GB"/>
              </w:rPr>
              <w:t>BW</w:t>
            </w:r>
            <w:r w:rsidRPr="00E43925">
              <w:rPr>
                <w:rFonts w:ascii="Arial" w:hAnsi="Arial" w:cs="Arial"/>
                <w:sz w:val="18"/>
                <w:vertAlign w:val="subscript"/>
                <w:lang w:eastAsia="en-GB"/>
              </w:rPr>
              <w:t>Channel</w:t>
            </w:r>
            <w:proofErr w:type="spellEnd"/>
          </w:p>
        </w:tc>
        <w:tc>
          <w:tcPr>
            <w:tcW w:w="1949" w:type="dxa"/>
            <w:hideMark/>
          </w:tcPr>
          <w:p w14:paraId="7E50A3A2"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 xml:space="preserve">NR of same BW </w:t>
            </w:r>
            <w:r w:rsidRPr="00E43925">
              <w:rPr>
                <w:rFonts w:ascii="Arial" w:hAnsi="Arial" w:cs="v5.0.0"/>
                <w:sz w:val="18"/>
                <w:lang w:eastAsia="en-GB"/>
              </w:rPr>
              <w:t>(NOTE 2)</w:t>
            </w:r>
          </w:p>
        </w:tc>
        <w:tc>
          <w:tcPr>
            <w:tcW w:w="2059" w:type="dxa"/>
            <w:hideMark/>
          </w:tcPr>
          <w:p w14:paraId="76A2792E"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s="v5.0.0"/>
                <w:sz w:val="18"/>
                <w:lang w:eastAsia="en-GB"/>
              </w:rPr>
            </w:pPr>
            <w:r w:rsidRPr="00E43925">
              <w:rPr>
                <w:rFonts w:ascii="Arial" w:hAnsi="Arial" w:cs="v5.0.0"/>
                <w:sz w:val="18"/>
                <w:lang w:eastAsia="en-GB"/>
              </w:rPr>
              <w:t>Square (</w:t>
            </w:r>
            <w:proofErr w:type="spellStart"/>
            <w:r w:rsidRPr="00E43925">
              <w:rPr>
                <w:rFonts w:ascii="Arial" w:hAnsi="Arial" w:cs="Arial"/>
                <w:sz w:val="18"/>
                <w:lang w:eastAsia="en-GB"/>
              </w:rPr>
              <w:t>BW</w:t>
            </w:r>
            <w:r w:rsidRPr="00E43925">
              <w:rPr>
                <w:rFonts w:ascii="Arial" w:hAnsi="Arial" w:cs="Arial"/>
                <w:sz w:val="18"/>
                <w:vertAlign w:val="subscript"/>
                <w:lang w:eastAsia="en-GB"/>
              </w:rPr>
              <w:t>Config</w:t>
            </w:r>
            <w:proofErr w:type="spellEnd"/>
            <w:r w:rsidRPr="00E43925">
              <w:rPr>
                <w:rFonts w:ascii="Arial" w:hAnsi="Arial" w:cs="v5.0.0"/>
                <w:sz w:val="18"/>
                <w:lang w:eastAsia="en-GB"/>
              </w:rPr>
              <w:t>)</w:t>
            </w:r>
          </w:p>
          <w:p w14:paraId="520FD950"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cs="v5.0.0"/>
                <w:sz w:val="18"/>
                <w:lang w:eastAsia="en-GB"/>
              </w:rPr>
              <w:t>(NOTE 1)</w:t>
            </w:r>
          </w:p>
        </w:tc>
        <w:tc>
          <w:tcPr>
            <w:tcW w:w="1032" w:type="dxa"/>
            <w:hideMark/>
          </w:tcPr>
          <w:p w14:paraId="4510B8CA"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zh-CN"/>
              </w:rPr>
            </w:pPr>
            <w:r w:rsidRPr="00E43925">
              <w:rPr>
                <w:rFonts w:ascii="Arial" w:hAnsi="Arial" w:hint="eastAsia"/>
                <w:sz w:val="18"/>
                <w:lang w:eastAsia="zh-CN"/>
              </w:rPr>
              <w:t>2</w:t>
            </w:r>
            <w:r w:rsidRPr="00E43925">
              <w:rPr>
                <w:rFonts w:ascii="Arial" w:hAnsi="Arial"/>
                <w:sz w:val="18"/>
                <w:lang w:eastAsia="zh-CN"/>
              </w:rPr>
              <w:t>3</w:t>
            </w:r>
          </w:p>
        </w:tc>
      </w:tr>
      <w:tr w:rsidR="00E43925" w:rsidRPr="00E43925" w14:paraId="78A92904" w14:textId="77777777" w:rsidTr="00E575C9">
        <w:trPr>
          <w:cantSplit/>
          <w:jc w:val="center"/>
        </w:trPr>
        <w:tc>
          <w:tcPr>
            <w:tcW w:w="2202" w:type="dxa"/>
            <w:vMerge/>
          </w:tcPr>
          <w:p w14:paraId="3A7D3571"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hideMark/>
          </w:tcPr>
          <w:p w14:paraId="7077F1FC"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s="Arial"/>
                <w:sz w:val="18"/>
                <w:lang w:eastAsia="en-GB"/>
              </w:rPr>
            </w:pPr>
            <w:r w:rsidRPr="00E43925">
              <w:rPr>
                <w:rFonts w:ascii="Arial" w:hAnsi="Arial" w:cs="v5.0.0"/>
                <w:sz w:val="18"/>
                <w:lang w:eastAsia="en-GB"/>
              </w:rPr>
              <w:t xml:space="preserve">2 x </w:t>
            </w:r>
            <w:proofErr w:type="spellStart"/>
            <w:r w:rsidRPr="00E43925">
              <w:rPr>
                <w:rFonts w:ascii="Arial" w:hAnsi="Arial" w:cs="Arial"/>
                <w:sz w:val="18"/>
                <w:lang w:eastAsia="en-GB"/>
              </w:rPr>
              <w:t>BW</w:t>
            </w:r>
            <w:r w:rsidRPr="00E43925">
              <w:rPr>
                <w:rFonts w:ascii="Arial" w:hAnsi="Arial" w:cs="Arial"/>
                <w:sz w:val="18"/>
                <w:vertAlign w:val="subscript"/>
                <w:lang w:eastAsia="en-GB"/>
              </w:rPr>
              <w:t>Channel</w:t>
            </w:r>
            <w:proofErr w:type="spellEnd"/>
          </w:p>
        </w:tc>
        <w:tc>
          <w:tcPr>
            <w:tcW w:w="1949" w:type="dxa"/>
            <w:hideMark/>
          </w:tcPr>
          <w:p w14:paraId="448B4AC1"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sz w:val="18"/>
                <w:lang w:eastAsia="en-GB"/>
              </w:rPr>
            </w:pPr>
            <w:r w:rsidRPr="00E43925">
              <w:rPr>
                <w:rFonts w:ascii="Arial" w:hAnsi="Arial"/>
                <w:sz w:val="18"/>
                <w:lang w:eastAsia="en-GB"/>
              </w:rPr>
              <w:t xml:space="preserve">NR of same BW </w:t>
            </w:r>
            <w:r w:rsidRPr="00E43925">
              <w:rPr>
                <w:rFonts w:ascii="Arial" w:hAnsi="Arial" w:cs="v5.0.0"/>
                <w:sz w:val="18"/>
                <w:lang w:eastAsia="en-GB"/>
              </w:rPr>
              <w:t>(NOTE 2)</w:t>
            </w:r>
          </w:p>
        </w:tc>
        <w:tc>
          <w:tcPr>
            <w:tcW w:w="2059" w:type="dxa"/>
            <w:hideMark/>
          </w:tcPr>
          <w:p w14:paraId="2EBFB1D8"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s="v5.0.0"/>
                <w:sz w:val="18"/>
                <w:lang w:eastAsia="en-GB"/>
              </w:rPr>
            </w:pPr>
            <w:r w:rsidRPr="00E43925">
              <w:rPr>
                <w:rFonts w:ascii="Arial" w:hAnsi="Arial" w:cs="v5.0.0"/>
                <w:sz w:val="18"/>
                <w:lang w:eastAsia="en-GB"/>
              </w:rPr>
              <w:t>Square (</w:t>
            </w:r>
            <w:proofErr w:type="spellStart"/>
            <w:r w:rsidRPr="00E43925">
              <w:rPr>
                <w:rFonts w:ascii="Arial" w:hAnsi="Arial" w:cs="Arial"/>
                <w:sz w:val="18"/>
                <w:lang w:eastAsia="en-GB"/>
              </w:rPr>
              <w:t>BW</w:t>
            </w:r>
            <w:r w:rsidRPr="00E43925">
              <w:rPr>
                <w:rFonts w:ascii="Arial" w:hAnsi="Arial" w:cs="Arial"/>
                <w:sz w:val="18"/>
                <w:vertAlign w:val="subscript"/>
                <w:lang w:eastAsia="en-GB"/>
              </w:rPr>
              <w:t>Config</w:t>
            </w:r>
            <w:proofErr w:type="spellEnd"/>
            <w:r w:rsidRPr="00E43925">
              <w:rPr>
                <w:rFonts w:ascii="Arial" w:hAnsi="Arial" w:cs="v5.0.0"/>
                <w:sz w:val="18"/>
                <w:lang w:eastAsia="en-GB"/>
              </w:rPr>
              <w:t>) (NOTE 1)</w:t>
            </w:r>
          </w:p>
        </w:tc>
        <w:tc>
          <w:tcPr>
            <w:tcW w:w="1032" w:type="dxa"/>
            <w:hideMark/>
          </w:tcPr>
          <w:p w14:paraId="0B167C3F" w14:textId="77777777" w:rsidR="00E43925" w:rsidRPr="00E43925" w:rsidRDefault="00E43925" w:rsidP="00E43925">
            <w:pPr>
              <w:keepNext/>
              <w:keepLines/>
              <w:overflowPunct w:val="0"/>
              <w:autoSpaceDE w:val="0"/>
              <w:autoSpaceDN w:val="0"/>
              <w:adjustRightInd w:val="0"/>
              <w:spacing w:after="0"/>
              <w:jc w:val="center"/>
              <w:textAlignment w:val="baseline"/>
              <w:rPr>
                <w:rFonts w:ascii="Arial" w:hAnsi="Arial" w:cs="v5.0.0"/>
                <w:sz w:val="18"/>
                <w:lang w:eastAsia="zh-CN"/>
              </w:rPr>
            </w:pPr>
            <w:r w:rsidRPr="00E43925">
              <w:rPr>
                <w:rFonts w:ascii="Arial" w:hAnsi="Arial" w:cs="v5.0.0" w:hint="eastAsia"/>
                <w:sz w:val="18"/>
                <w:lang w:eastAsia="zh-CN"/>
              </w:rPr>
              <w:t>2</w:t>
            </w:r>
            <w:r w:rsidRPr="00E43925">
              <w:rPr>
                <w:rFonts w:ascii="Arial" w:hAnsi="Arial" w:cs="v5.0.0"/>
                <w:sz w:val="18"/>
                <w:lang w:eastAsia="zh-CN"/>
              </w:rPr>
              <w:t>3</w:t>
            </w:r>
          </w:p>
        </w:tc>
      </w:tr>
      <w:tr w:rsidR="00E43925" w:rsidRPr="00E43925" w14:paraId="54B4218B" w14:textId="77777777" w:rsidTr="00E575C9">
        <w:trPr>
          <w:cantSplit/>
          <w:jc w:val="center"/>
        </w:trPr>
        <w:tc>
          <w:tcPr>
            <w:tcW w:w="9433" w:type="dxa"/>
            <w:gridSpan w:val="5"/>
            <w:hideMark/>
          </w:tcPr>
          <w:p w14:paraId="0C977E22" w14:textId="77777777" w:rsidR="00E43925" w:rsidRPr="00E43925" w:rsidRDefault="00E43925" w:rsidP="00E43925">
            <w:pPr>
              <w:keepNext/>
              <w:keepLines/>
              <w:overflowPunct w:val="0"/>
              <w:autoSpaceDE w:val="0"/>
              <w:autoSpaceDN w:val="0"/>
              <w:adjustRightInd w:val="0"/>
              <w:spacing w:after="0"/>
              <w:ind w:left="851" w:hanging="851"/>
              <w:textAlignment w:val="baseline"/>
              <w:rPr>
                <w:rFonts w:ascii="Arial" w:hAnsi="Arial"/>
                <w:sz w:val="18"/>
                <w:lang w:eastAsia="en-GB"/>
              </w:rPr>
            </w:pPr>
            <w:r w:rsidRPr="00E43925">
              <w:rPr>
                <w:rFonts w:ascii="Arial" w:hAnsi="Arial"/>
                <w:sz w:val="18"/>
                <w:lang w:eastAsia="en-GB"/>
              </w:rPr>
              <w:t>NOTE 1:</w:t>
            </w:r>
            <w:r w:rsidRPr="00E43925">
              <w:rPr>
                <w:rFonts w:ascii="Arial" w:hAnsi="Arial"/>
                <w:sz w:val="18"/>
                <w:lang w:eastAsia="en-GB"/>
              </w:rPr>
              <w:tab/>
            </w:r>
            <w:proofErr w:type="spellStart"/>
            <w:r w:rsidRPr="00E43925">
              <w:rPr>
                <w:rFonts w:ascii="Arial" w:hAnsi="Arial"/>
                <w:sz w:val="18"/>
                <w:lang w:eastAsia="en-GB"/>
              </w:rPr>
              <w:t>BW</w:t>
            </w:r>
            <w:r w:rsidRPr="00E43925">
              <w:rPr>
                <w:rFonts w:ascii="Arial" w:hAnsi="Arial"/>
                <w:sz w:val="18"/>
                <w:vertAlign w:val="subscript"/>
                <w:lang w:eastAsia="en-GB"/>
              </w:rPr>
              <w:t>Channel</w:t>
            </w:r>
            <w:proofErr w:type="spellEnd"/>
            <w:r w:rsidRPr="00E43925">
              <w:rPr>
                <w:rFonts w:ascii="Arial" w:hAnsi="Arial"/>
                <w:sz w:val="18"/>
                <w:lang w:eastAsia="en-GB"/>
              </w:rPr>
              <w:t xml:space="preserve"> and </w:t>
            </w:r>
            <w:proofErr w:type="spellStart"/>
            <w:r w:rsidRPr="00E43925">
              <w:rPr>
                <w:rFonts w:ascii="Arial" w:hAnsi="Arial"/>
                <w:sz w:val="18"/>
                <w:lang w:eastAsia="en-GB"/>
              </w:rPr>
              <w:t>BW</w:t>
            </w:r>
            <w:r w:rsidRPr="00E43925">
              <w:rPr>
                <w:rFonts w:ascii="Arial" w:hAnsi="Arial"/>
                <w:sz w:val="18"/>
                <w:vertAlign w:val="subscript"/>
                <w:lang w:eastAsia="en-GB"/>
              </w:rPr>
              <w:t>Config</w:t>
            </w:r>
            <w:proofErr w:type="spellEnd"/>
            <w:r w:rsidRPr="00E43925">
              <w:rPr>
                <w:rFonts w:ascii="Arial" w:hAnsi="Arial"/>
                <w:sz w:val="18"/>
                <w:lang w:eastAsia="en-GB"/>
              </w:rPr>
              <w:t xml:space="preserve"> are the </w:t>
            </w:r>
            <w:r w:rsidRPr="00E43925">
              <w:rPr>
                <w:rFonts w:ascii="Arial" w:hAnsi="Arial" w:hint="eastAsia"/>
                <w:i/>
                <w:sz w:val="18"/>
                <w:lang w:eastAsia="zh-CN"/>
              </w:rPr>
              <w:t>SAN</w:t>
            </w:r>
            <w:r w:rsidRPr="00E43925">
              <w:rPr>
                <w:rFonts w:ascii="Arial" w:hAnsi="Arial"/>
                <w:i/>
                <w:sz w:val="18"/>
                <w:lang w:eastAsia="en-GB"/>
              </w:rPr>
              <w:t xml:space="preserve"> channel bandwidth</w:t>
            </w:r>
            <w:r w:rsidRPr="00E43925">
              <w:rPr>
                <w:rFonts w:ascii="Arial" w:hAnsi="Arial"/>
                <w:sz w:val="18"/>
                <w:lang w:eastAsia="en-GB"/>
              </w:rPr>
              <w:t xml:space="preserve"> and </w:t>
            </w:r>
            <w:r w:rsidRPr="00E43925">
              <w:rPr>
                <w:rFonts w:ascii="Arial" w:hAnsi="Arial"/>
                <w:i/>
                <w:sz w:val="18"/>
                <w:lang w:eastAsia="en-GB"/>
              </w:rPr>
              <w:t>transmission bandwidth configuration</w:t>
            </w:r>
            <w:r w:rsidRPr="00E43925">
              <w:rPr>
                <w:rFonts w:ascii="Arial" w:hAnsi="Arial"/>
                <w:sz w:val="18"/>
                <w:lang w:eastAsia="en-GB"/>
              </w:rPr>
              <w:t xml:space="preserve"> of the </w:t>
            </w:r>
            <w:r w:rsidRPr="00E43925">
              <w:rPr>
                <w:rFonts w:ascii="Arial" w:hAnsi="Arial"/>
                <w:i/>
                <w:sz w:val="18"/>
                <w:lang w:eastAsia="en-GB"/>
              </w:rPr>
              <w:t>lowest/highest carrier</w:t>
            </w:r>
            <w:r w:rsidRPr="00E43925">
              <w:rPr>
                <w:rFonts w:ascii="Arial" w:hAnsi="Arial"/>
                <w:sz w:val="18"/>
                <w:lang w:eastAsia="en-GB"/>
              </w:rPr>
              <w:t xml:space="preserve"> transmitted on the assigned channel frequency.</w:t>
            </w:r>
          </w:p>
          <w:p w14:paraId="2ACEA59C" w14:textId="77777777" w:rsidR="00E43925" w:rsidRPr="00E43925" w:rsidRDefault="00E43925" w:rsidP="00E43925">
            <w:pPr>
              <w:keepNext/>
              <w:keepLines/>
              <w:overflowPunct w:val="0"/>
              <w:autoSpaceDE w:val="0"/>
              <w:autoSpaceDN w:val="0"/>
              <w:adjustRightInd w:val="0"/>
              <w:spacing w:after="0"/>
              <w:ind w:left="851" w:hanging="851"/>
              <w:textAlignment w:val="baseline"/>
              <w:rPr>
                <w:rFonts w:ascii="Arial" w:hAnsi="Arial"/>
                <w:b/>
                <w:sz w:val="18"/>
                <w:lang w:eastAsia="zh-CN"/>
              </w:rPr>
            </w:pPr>
            <w:r w:rsidRPr="00E43925">
              <w:rPr>
                <w:rFonts w:ascii="Arial" w:hAnsi="Arial"/>
                <w:sz w:val="18"/>
                <w:lang w:eastAsia="en-GB"/>
              </w:rPr>
              <w:t>NOTE 2:</w:t>
            </w:r>
            <w:r w:rsidRPr="00E43925">
              <w:rPr>
                <w:rFonts w:ascii="Arial" w:hAnsi="Arial"/>
                <w:sz w:val="18"/>
                <w:lang w:eastAsia="en-GB"/>
              </w:rPr>
              <w:tab/>
              <w:t>With SCS that provides largest transmission bandwidth configuration (</w:t>
            </w:r>
            <w:proofErr w:type="spellStart"/>
            <w:r w:rsidRPr="00E43925">
              <w:rPr>
                <w:rFonts w:ascii="Arial" w:hAnsi="Arial"/>
                <w:sz w:val="18"/>
                <w:lang w:eastAsia="en-GB"/>
              </w:rPr>
              <w:t>BW</w:t>
            </w:r>
            <w:r w:rsidRPr="00E43925">
              <w:rPr>
                <w:rFonts w:ascii="Arial" w:hAnsi="Arial"/>
                <w:sz w:val="18"/>
                <w:vertAlign w:val="subscript"/>
                <w:lang w:eastAsia="en-GB"/>
              </w:rPr>
              <w:t>Config</w:t>
            </w:r>
            <w:proofErr w:type="spellEnd"/>
            <w:r w:rsidRPr="00E43925">
              <w:rPr>
                <w:rFonts w:ascii="Arial" w:hAnsi="Arial" w:cs="v5.0.0"/>
                <w:sz w:val="18"/>
                <w:lang w:eastAsia="en-GB"/>
              </w:rPr>
              <w:t>)</w:t>
            </w:r>
            <w:r w:rsidRPr="00E43925">
              <w:rPr>
                <w:rFonts w:ascii="Arial" w:hAnsi="Arial"/>
                <w:sz w:val="18"/>
                <w:lang w:eastAsia="en-GB"/>
              </w:rPr>
              <w:t>.</w:t>
            </w:r>
          </w:p>
        </w:tc>
      </w:tr>
    </w:tbl>
    <w:p w14:paraId="1D77C377" w14:textId="4A7EF0E3" w:rsidR="00E43925" w:rsidRDefault="00E43925" w:rsidP="00E43925">
      <w:pPr>
        <w:overflowPunct w:val="0"/>
        <w:autoSpaceDE w:val="0"/>
        <w:autoSpaceDN w:val="0"/>
        <w:adjustRightInd w:val="0"/>
        <w:textAlignment w:val="baseline"/>
        <w:rPr>
          <w:ins w:id="1108" w:author="Dorin PANAITOPOL" w:date="2024-05-07T13:48:00Z"/>
          <w:lang w:eastAsia="zh-CN"/>
        </w:rPr>
      </w:pPr>
    </w:p>
    <w:p w14:paraId="6A7B0E62" w14:textId="79E77F3B" w:rsidR="00D92615" w:rsidRPr="00D92615" w:rsidRDefault="00D92615" w:rsidP="00D92615">
      <w:pPr>
        <w:keepNext/>
        <w:keepLines/>
        <w:overflowPunct w:val="0"/>
        <w:autoSpaceDE w:val="0"/>
        <w:autoSpaceDN w:val="0"/>
        <w:adjustRightInd w:val="0"/>
        <w:spacing w:before="120"/>
        <w:ind w:left="1701" w:hanging="1701"/>
        <w:textAlignment w:val="baseline"/>
        <w:outlineLvl w:val="4"/>
        <w:rPr>
          <w:ins w:id="1109" w:author="Dorin PANAITOPOL" w:date="2024-05-07T13:48:00Z"/>
          <w:rFonts w:ascii="Arial" w:hAnsi="Arial"/>
          <w:sz w:val="22"/>
        </w:rPr>
      </w:pPr>
      <w:ins w:id="1110" w:author="Dorin PANAITOPOL" w:date="2024-05-07T13:48:00Z">
        <w:r>
          <w:rPr>
            <w:rFonts w:ascii="Arial" w:hAnsi="Arial"/>
            <w:sz w:val="22"/>
          </w:rPr>
          <w:t>9.7.3.5.2</w:t>
        </w:r>
        <w:r w:rsidRPr="00D92615">
          <w:rPr>
            <w:rFonts w:ascii="Arial" w:hAnsi="Arial"/>
            <w:sz w:val="22"/>
          </w:rPr>
          <w:tab/>
        </w:r>
        <w:r w:rsidRPr="00D92615">
          <w:rPr>
            <w:rFonts w:ascii="Arial" w:hAnsi="Arial"/>
            <w:i/>
            <w:sz w:val="22"/>
          </w:rPr>
          <w:t>S</w:t>
        </w:r>
        <w:r>
          <w:rPr>
            <w:rFonts w:ascii="Arial" w:hAnsi="Arial"/>
            <w:i/>
            <w:sz w:val="22"/>
          </w:rPr>
          <w:t xml:space="preserve">AN type </w:t>
        </w:r>
      </w:ins>
      <w:ins w:id="1111" w:author="Dorin PANAITOPOL" w:date="2024-05-07T13:49:00Z">
        <w:r>
          <w:rPr>
            <w:rFonts w:ascii="Arial" w:hAnsi="Arial"/>
            <w:i/>
            <w:sz w:val="22"/>
          </w:rPr>
          <w:t>2</w:t>
        </w:r>
      </w:ins>
      <w:ins w:id="1112" w:author="Dorin PANAITOPOL" w:date="2024-05-07T13:48:00Z">
        <w:r w:rsidRPr="00D92615">
          <w:rPr>
            <w:rFonts w:ascii="Arial" w:hAnsi="Arial"/>
            <w:i/>
            <w:sz w:val="22"/>
          </w:rPr>
          <w:t>-O</w:t>
        </w:r>
      </w:ins>
    </w:p>
    <w:p w14:paraId="38041472" w14:textId="2CA77864" w:rsidR="00D92615" w:rsidRPr="00E43925" w:rsidRDefault="00D92615" w:rsidP="00D92615">
      <w:pPr>
        <w:overflowPunct w:val="0"/>
        <w:autoSpaceDE w:val="0"/>
        <w:autoSpaceDN w:val="0"/>
        <w:adjustRightInd w:val="0"/>
        <w:textAlignment w:val="baseline"/>
        <w:rPr>
          <w:ins w:id="1113" w:author="Dorin PANAITOPOL" w:date="2024-05-07T13:48:00Z"/>
          <w:lang w:eastAsia="en-GB"/>
        </w:rPr>
      </w:pPr>
      <w:ins w:id="1114" w:author="Dorin PANAITOPOL" w:date="2024-05-07T13:48:00Z">
        <w:r w:rsidRPr="00E43925">
          <w:rPr>
            <w:color w:val="000000"/>
            <w:lang w:eastAsia="en-GB"/>
          </w:rPr>
          <w:t xml:space="preserve">The OTA ACLR limit specified in table </w:t>
        </w:r>
        <w:r w:rsidRPr="00E43925">
          <w:rPr>
            <w:lang w:eastAsia="en-GB"/>
          </w:rPr>
          <w:t>9.7.3.5</w:t>
        </w:r>
      </w:ins>
      <w:ins w:id="1115" w:author="Dorin PANAITOPOL" w:date="2024-05-07T13:54:00Z">
        <w:r w:rsidR="00EB0706">
          <w:rPr>
            <w:lang w:eastAsia="en-GB"/>
          </w:rPr>
          <w:t>.2</w:t>
        </w:r>
      </w:ins>
      <w:ins w:id="1116" w:author="Dorin PANAITOPOL" w:date="2024-05-07T13:48:00Z">
        <w:r w:rsidRPr="00E43925">
          <w:rPr>
            <w:color w:val="000000"/>
            <w:lang w:eastAsia="en-GB"/>
          </w:rPr>
          <w:t>-1 for S</w:t>
        </w:r>
        <w:r w:rsidRPr="00E43925">
          <w:rPr>
            <w:lang w:eastAsia="en-GB"/>
          </w:rPr>
          <w:t>AN GEO class</w:t>
        </w:r>
        <w:r w:rsidRPr="00E43925">
          <w:rPr>
            <w:rFonts w:hint="eastAsia"/>
            <w:lang w:eastAsia="en-GB"/>
          </w:rPr>
          <w:t xml:space="preserve"> </w:t>
        </w:r>
        <w:r w:rsidRPr="00E43925">
          <w:rPr>
            <w:lang w:eastAsia="en-GB"/>
          </w:rPr>
          <w:t>and 9.7.3.5</w:t>
        </w:r>
      </w:ins>
      <w:ins w:id="1117" w:author="Dorin PANAITOPOL" w:date="2024-05-07T13:54:00Z">
        <w:r w:rsidR="00EB0706">
          <w:rPr>
            <w:lang w:eastAsia="en-GB"/>
          </w:rPr>
          <w:t>.2</w:t>
        </w:r>
      </w:ins>
      <w:ins w:id="1118" w:author="Dorin PANAITOPOL" w:date="2024-05-07T13:48:00Z">
        <w:r w:rsidRPr="00E43925">
          <w:rPr>
            <w:lang w:eastAsia="en-GB"/>
          </w:rPr>
          <w:t>-2 for SAN LEO class shall apply.</w:t>
        </w:r>
      </w:ins>
    </w:p>
    <w:p w14:paraId="793DA001" w14:textId="5BC81773" w:rsidR="00D92615" w:rsidRPr="00F5435A" w:rsidRDefault="00D92615" w:rsidP="00F5435A">
      <w:pPr>
        <w:keepNext/>
        <w:keepLines/>
        <w:overflowPunct w:val="0"/>
        <w:autoSpaceDE w:val="0"/>
        <w:autoSpaceDN w:val="0"/>
        <w:adjustRightInd w:val="0"/>
        <w:spacing w:before="60"/>
        <w:jc w:val="center"/>
        <w:textAlignment w:val="baseline"/>
        <w:rPr>
          <w:ins w:id="1119" w:author="Dorin PANAITOPOL" w:date="2024-05-07T13:56:00Z"/>
          <w:rFonts w:ascii="Arial" w:hAnsi="Arial"/>
          <w:b/>
          <w:lang w:eastAsia="zh-CN"/>
        </w:rPr>
      </w:pPr>
      <w:ins w:id="1120" w:author="Dorin PANAITOPOL" w:date="2024-05-07T13:48:00Z">
        <w:r w:rsidRPr="00E43925">
          <w:rPr>
            <w:rFonts w:ascii="Arial" w:hAnsi="Arial"/>
            <w:b/>
            <w:lang w:eastAsia="en-GB"/>
          </w:rPr>
          <w:t>Table 9.7.3.5</w:t>
        </w:r>
      </w:ins>
      <w:ins w:id="1121" w:author="Dorin PANAITOPOL" w:date="2024-05-07T13:53:00Z">
        <w:r w:rsidR="00EB0706">
          <w:rPr>
            <w:rFonts w:ascii="Arial" w:hAnsi="Arial"/>
            <w:b/>
            <w:lang w:eastAsia="en-GB"/>
          </w:rPr>
          <w:t>.2</w:t>
        </w:r>
      </w:ins>
      <w:ins w:id="1122" w:author="Dorin PANAITOPOL" w:date="2024-05-07T13:48:00Z">
        <w:r w:rsidRPr="00E43925">
          <w:rPr>
            <w:rFonts w:ascii="Arial" w:hAnsi="Arial"/>
            <w:b/>
            <w:lang w:eastAsia="en-GB"/>
          </w:rPr>
          <w:t xml:space="preserve">-1: </w:t>
        </w:r>
        <w:r w:rsidR="00EB0706">
          <w:rPr>
            <w:rFonts w:ascii="Arial" w:hAnsi="Arial"/>
            <w:b/>
            <w:i/>
            <w:lang w:eastAsia="en-GB"/>
          </w:rPr>
          <w:t xml:space="preserve">SAN type </w:t>
        </w:r>
      </w:ins>
      <w:ins w:id="1123" w:author="Dorin PANAITOPOL" w:date="2024-05-07T13:54:00Z">
        <w:r w:rsidR="00EB0706">
          <w:rPr>
            <w:rFonts w:ascii="Arial" w:hAnsi="Arial"/>
            <w:b/>
            <w:i/>
            <w:lang w:eastAsia="en-GB"/>
          </w:rPr>
          <w:t>2</w:t>
        </w:r>
      </w:ins>
      <w:ins w:id="1124" w:author="Dorin PANAITOPOL" w:date="2024-05-07T13:48:00Z">
        <w:r w:rsidRPr="00D92615">
          <w:rPr>
            <w:rFonts w:ascii="Arial" w:hAnsi="Arial"/>
            <w:b/>
            <w:i/>
            <w:lang w:eastAsia="en-GB"/>
          </w:rPr>
          <w:t>-</w:t>
        </w:r>
        <w:r>
          <w:rPr>
            <w:rFonts w:ascii="Arial" w:hAnsi="Arial"/>
            <w:b/>
            <w:i/>
            <w:lang w:eastAsia="en-GB"/>
          </w:rPr>
          <w:t>O</w:t>
        </w:r>
        <w:r w:rsidRPr="00E43925">
          <w:rPr>
            <w:rFonts w:ascii="Arial" w:hAnsi="Arial"/>
            <w:b/>
            <w:lang w:eastAsia="en-GB"/>
          </w:rPr>
          <w:t xml:space="preserve"> ACLR limit</w:t>
        </w:r>
        <w:r w:rsidRPr="00E43925">
          <w:rPr>
            <w:rFonts w:ascii="Arial" w:hAnsi="Arial" w:hint="eastAsia"/>
            <w:b/>
            <w:lang w:eastAsia="zh-CN"/>
          </w:rPr>
          <w:t xml:space="preserve"> for GEO</w:t>
        </w:r>
        <w:r w:rsidRPr="00E43925">
          <w:rPr>
            <w:rFonts w:ascii="Arial" w:hAnsi="Arial"/>
            <w:b/>
            <w:lang w:eastAsia="zh-CN"/>
          </w:rPr>
          <w:t xml:space="preserve"> class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6"/>
        <w:gridCol w:w="1985"/>
        <w:gridCol w:w="2126"/>
        <w:gridCol w:w="992"/>
      </w:tblGrid>
      <w:tr w:rsidR="00F5435A" w:rsidRPr="00F95B02" w14:paraId="20AC222D" w14:textId="77777777" w:rsidTr="00F5435A">
        <w:trPr>
          <w:cantSplit/>
          <w:jc w:val="center"/>
          <w:ins w:id="1125" w:author="Dorin PANAITOPOL" w:date="2024-05-07T13:56:00Z"/>
        </w:trPr>
        <w:tc>
          <w:tcPr>
            <w:tcW w:w="2268" w:type="dxa"/>
            <w:tcBorders>
              <w:bottom w:val="single" w:sz="4" w:space="0" w:color="auto"/>
            </w:tcBorders>
            <w:shd w:val="clear" w:color="auto" w:fill="auto"/>
          </w:tcPr>
          <w:p w14:paraId="31BFD6F3" w14:textId="77777777" w:rsidR="00F5435A" w:rsidRPr="00F95B02" w:rsidRDefault="00F5435A" w:rsidP="00E575C9">
            <w:pPr>
              <w:pStyle w:val="TAH"/>
              <w:rPr>
                <w:ins w:id="1126" w:author="Dorin PANAITOPOL" w:date="2024-05-07T13:56:00Z"/>
              </w:rPr>
            </w:pPr>
            <w:ins w:id="1127" w:author="Dorin PANAITOPOL" w:date="2024-05-07T13:56: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27A5F1EF" w14:textId="77777777" w:rsidR="00F5435A" w:rsidRPr="00F95B02" w:rsidRDefault="00F5435A" w:rsidP="00E575C9">
            <w:pPr>
              <w:pStyle w:val="TAH"/>
              <w:rPr>
                <w:ins w:id="1128" w:author="Dorin PANAITOPOL" w:date="2024-05-07T13:56:00Z"/>
              </w:rPr>
            </w:pPr>
            <w:proofErr w:type="spellStart"/>
            <w:ins w:id="1129" w:author="Dorin PANAITOPOL" w:date="2024-05-07T13:56: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26" w:type="dxa"/>
            <w:tcBorders>
              <w:bottom w:val="single" w:sz="4" w:space="0" w:color="auto"/>
            </w:tcBorders>
            <w:shd w:val="clear" w:color="auto" w:fill="auto"/>
          </w:tcPr>
          <w:p w14:paraId="243F2682" w14:textId="77777777" w:rsidR="00F5435A" w:rsidRPr="00F95B02" w:rsidRDefault="00F5435A" w:rsidP="00E575C9">
            <w:pPr>
              <w:pStyle w:val="TAH"/>
              <w:rPr>
                <w:ins w:id="1130" w:author="Dorin PANAITOPOL" w:date="2024-05-07T13:56:00Z"/>
              </w:rPr>
            </w:pPr>
            <w:ins w:id="1131" w:author="Dorin PANAITOPOL" w:date="2024-05-07T13:56: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985" w:type="dxa"/>
            <w:tcBorders>
              <w:bottom w:val="single" w:sz="4" w:space="0" w:color="auto"/>
            </w:tcBorders>
            <w:shd w:val="clear" w:color="auto" w:fill="auto"/>
          </w:tcPr>
          <w:p w14:paraId="25B5040C" w14:textId="77777777" w:rsidR="00F5435A" w:rsidRPr="00F95B02" w:rsidRDefault="00F5435A" w:rsidP="00E575C9">
            <w:pPr>
              <w:pStyle w:val="TAH"/>
              <w:rPr>
                <w:ins w:id="1132" w:author="Dorin PANAITOPOL" w:date="2024-05-07T13:56:00Z"/>
              </w:rPr>
            </w:pPr>
            <w:ins w:id="1133" w:author="Dorin PANAITOPOL" w:date="2024-05-07T13:56:00Z">
              <w:r w:rsidRPr="00F95B02">
                <w:t>Assumed adjacent channel carrier</w:t>
              </w:r>
            </w:ins>
          </w:p>
        </w:tc>
        <w:tc>
          <w:tcPr>
            <w:tcW w:w="2126" w:type="dxa"/>
            <w:tcBorders>
              <w:bottom w:val="single" w:sz="4" w:space="0" w:color="auto"/>
            </w:tcBorders>
            <w:shd w:val="clear" w:color="auto" w:fill="auto"/>
          </w:tcPr>
          <w:p w14:paraId="2C690A64" w14:textId="77777777" w:rsidR="00F5435A" w:rsidRPr="00F95B02" w:rsidRDefault="00F5435A" w:rsidP="00E575C9">
            <w:pPr>
              <w:pStyle w:val="TAH"/>
              <w:rPr>
                <w:ins w:id="1134" w:author="Dorin PANAITOPOL" w:date="2024-05-07T13:56:00Z"/>
              </w:rPr>
            </w:pPr>
            <w:ins w:id="1135" w:author="Dorin PANAITOPOL" w:date="2024-05-07T13:56:00Z">
              <w:r w:rsidRPr="00F95B02">
                <w:t>Filter on the adjacent channel frequency and corresponding filter bandwidth</w:t>
              </w:r>
            </w:ins>
          </w:p>
        </w:tc>
        <w:tc>
          <w:tcPr>
            <w:tcW w:w="992" w:type="dxa"/>
            <w:tcBorders>
              <w:bottom w:val="single" w:sz="4" w:space="0" w:color="auto"/>
            </w:tcBorders>
            <w:shd w:val="clear" w:color="auto" w:fill="auto"/>
          </w:tcPr>
          <w:p w14:paraId="54C0637C" w14:textId="77777777" w:rsidR="00F5435A" w:rsidRPr="00F95B02" w:rsidRDefault="00F5435A" w:rsidP="00E575C9">
            <w:pPr>
              <w:pStyle w:val="TAH"/>
              <w:rPr>
                <w:ins w:id="1136" w:author="Dorin PANAITOPOL" w:date="2024-05-07T13:56:00Z"/>
              </w:rPr>
            </w:pPr>
            <w:ins w:id="1137" w:author="Dorin PANAITOPOL" w:date="2024-05-07T13:56:00Z">
              <w:r w:rsidRPr="00F95B02">
                <w:t>ACLR limit</w:t>
              </w:r>
            </w:ins>
          </w:p>
          <w:p w14:paraId="73B57EFC" w14:textId="77777777" w:rsidR="00F5435A" w:rsidRPr="00F95B02" w:rsidRDefault="00F5435A" w:rsidP="00E575C9">
            <w:pPr>
              <w:pStyle w:val="TAH"/>
              <w:rPr>
                <w:ins w:id="1138" w:author="Dorin PANAITOPOL" w:date="2024-05-07T13:56:00Z"/>
              </w:rPr>
            </w:pPr>
            <w:ins w:id="1139" w:author="Dorin PANAITOPOL" w:date="2024-05-07T13:56:00Z">
              <w:r w:rsidRPr="00F95B02">
                <w:t>(dB)</w:t>
              </w:r>
            </w:ins>
          </w:p>
          <w:p w14:paraId="14D57BD1" w14:textId="77777777" w:rsidR="00F5435A" w:rsidRPr="00F95B02" w:rsidRDefault="00F5435A" w:rsidP="00E575C9">
            <w:pPr>
              <w:pStyle w:val="TAC"/>
              <w:rPr>
                <w:ins w:id="1140" w:author="Dorin PANAITOPOL" w:date="2024-05-07T13:56:00Z"/>
              </w:rPr>
            </w:pPr>
          </w:p>
          <w:p w14:paraId="5CFBB48D" w14:textId="77777777" w:rsidR="00F5435A" w:rsidRPr="00F95B02" w:rsidRDefault="00F5435A" w:rsidP="00E575C9">
            <w:pPr>
              <w:pStyle w:val="TAC"/>
              <w:rPr>
                <w:ins w:id="1141" w:author="Dorin PANAITOPOL" w:date="2024-05-07T13:56:00Z"/>
              </w:rPr>
            </w:pPr>
          </w:p>
          <w:p w14:paraId="3F4A64D5" w14:textId="77777777" w:rsidR="00F5435A" w:rsidRPr="00F95B02" w:rsidRDefault="00F5435A" w:rsidP="00E575C9">
            <w:pPr>
              <w:pStyle w:val="TAC"/>
              <w:rPr>
                <w:ins w:id="1142" w:author="Dorin PANAITOPOL" w:date="2024-05-07T13:56:00Z"/>
              </w:rPr>
            </w:pPr>
          </w:p>
          <w:p w14:paraId="240B1087" w14:textId="77777777" w:rsidR="00F5435A" w:rsidRPr="00F95B02" w:rsidRDefault="00F5435A" w:rsidP="00E575C9">
            <w:pPr>
              <w:pStyle w:val="TAC"/>
              <w:rPr>
                <w:ins w:id="1143" w:author="Dorin PANAITOPOL" w:date="2024-05-07T13:56:00Z"/>
              </w:rPr>
            </w:pPr>
          </w:p>
          <w:p w14:paraId="5785DA04" w14:textId="77777777" w:rsidR="00F5435A" w:rsidRPr="00F95B02" w:rsidRDefault="00F5435A" w:rsidP="00E575C9">
            <w:pPr>
              <w:pStyle w:val="TAC"/>
              <w:rPr>
                <w:ins w:id="1144" w:author="Dorin PANAITOPOL" w:date="2024-05-07T13:56:00Z"/>
              </w:rPr>
            </w:pPr>
          </w:p>
          <w:p w14:paraId="4509B687" w14:textId="77777777" w:rsidR="00F5435A" w:rsidRPr="00F95B02" w:rsidRDefault="00F5435A" w:rsidP="00E575C9">
            <w:pPr>
              <w:pStyle w:val="TAC"/>
              <w:rPr>
                <w:ins w:id="1145" w:author="Dorin PANAITOPOL" w:date="2024-05-07T13:56:00Z"/>
              </w:rPr>
            </w:pPr>
          </w:p>
        </w:tc>
      </w:tr>
      <w:tr w:rsidR="00F5435A" w:rsidRPr="00F95B02" w14:paraId="0498A7C4" w14:textId="77777777" w:rsidTr="00F5435A">
        <w:trPr>
          <w:cantSplit/>
          <w:jc w:val="center"/>
          <w:ins w:id="1146" w:author="Dorin PANAITOPOL" w:date="2024-05-07T13:56:00Z"/>
        </w:trPr>
        <w:tc>
          <w:tcPr>
            <w:tcW w:w="2268" w:type="dxa"/>
            <w:shd w:val="clear" w:color="auto" w:fill="auto"/>
            <w:vAlign w:val="center"/>
          </w:tcPr>
          <w:p w14:paraId="06A7D69E" w14:textId="77777777" w:rsidR="00F5435A" w:rsidRPr="00F95B02" w:rsidRDefault="00F5435A" w:rsidP="00E575C9">
            <w:pPr>
              <w:pStyle w:val="TAC"/>
              <w:rPr>
                <w:ins w:id="1147" w:author="Dorin PANAITOPOL" w:date="2024-05-07T13:56:00Z"/>
              </w:rPr>
            </w:pPr>
            <w:ins w:id="1148" w:author="Dorin PANAITOPOL" w:date="2024-05-07T13:56:00Z">
              <w:r w:rsidRPr="00F95B02">
                <w:t>50, 100, 200, 400</w:t>
              </w:r>
            </w:ins>
          </w:p>
        </w:tc>
        <w:tc>
          <w:tcPr>
            <w:tcW w:w="2126" w:type="dxa"/>
            <w:shd w:val="clear" w:color="auto" w:fill="auto"/>
            <w:vAlign w:val="center"/>
          </w:tcPr>
          <w:p w14:paraId="6FE11CB3" w14:textId="77777777" w:rsidR="00F5435A" w:rsidRPr="00F95B02" w:rsidRDefault="00F5435A" w:rsidP="00E575C9">
            <w:pPr>
              <w:pStyle w:val="TAC"/>
              <w:rPr>
                <w:ins w:id="1149" w:author="Dorin PANAITOPOL" w:date="2024-05-07T13:56:00Z"/>
              </w:rPr>
            </w:pPr>
            <w:proofErr w:type="spellStart"/>
            <w:ins w:id="1150" w:author="Dorin PANAITOPOL" w:date="2024-05-07T13:56:00Z">
              <w:r w:rsidRPr="00F95B02">
                <w:t>BW</w:t>
              </w:r>
              <w:r w:rsidRPr="00F95B02">
                <w:rPr>
                  <w:vertAlign w:val="subscript"/>
                </w:rPr>
                <w:t>Channel</w:t>
              </w:r>
              <w:proofErr w:type="spellEnd"/>
            </w:ins>
          </w:p>
        </w:tc>
        <w:tc>
          <w:tcPr>
            <w:tcW w:w="1985" w:type="dxa"/>
            <w:shd w:val="clear" w:color="auto" w:fill="auto"/>
            <w:vAlign w:val="center"/>
          </w:tcPr>
          <w:p w14:paraId="2A16ECCD" w14:textId="77777777" w:rsidR="00F5435A" w:rsidRPr="00F95B02" w:rsidRDefault="00F5435A" w:rsidP="00E575C9">
            <w:pPr>
              <w:pStyle w:val="TAC"/>
              <w:rPr>
                <w:ins w:id="1151" w:author="Dorin PANAITOPOL" w:date="2024-05-07T13:56:00Z"/>
              </w:rPr>
            </w:pPr>
            <w:ins w:id="1152" w:author="Dorin PANAITOPOL" w:date="2024-05-07T13:56:00Z">
              <w:r w:rsidRPr="00F95B02">
                <w:t>NR of same BW (Note 2)</w:t>
              </w:r>
            </w:ins>
          </w:p>
        </w:tc>
        <w:tc>
          <w:tcPr>
            <w:tcW w:w="2126" w:type="dxa"/>
            <w:shd w:val="clear" w:color="auto" w:fill="auto"/>
            <w:vAlign w:val="center"/>
          </w:tcPr>
          <w:p w14:paraId="4C872BFE" w14:textId="77777777" w:rsidR="00F5435A" w:rsidRPr="00F95B02" w:rsidRDefault="00F5435A" w:rsidP="00E575C9">
            <w:pPr>
              <w:pStyle w:val="TAC"/>
              <w:rPr>
                <w:ins w:id="1153" w:author="Dorin PANAITOPOL" w:date="2024-05-07T13:56:00Z"/>
              </w:rPr>
            </w:pPr>
            <w:ins w:id="1154" w:author="Dorin PANAITOPOL" w:date="2024-05-07T13:56: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92" w:type="dxa"/>
            <w:shd w:val="clear" w:color="auto" w:fill="auto"/>
            <w:vAlign w:val="center"/>
          </w:tcPr>
          <w:p w14:paraId="78AF9FF6" w14:textId="230CB788" w:rsidR="00F5435A" w:rsidRPr="00F95B02" w:rsidRDefault="00447CE1" w:rsidP="00E575C9">
            <w:pPr>
              <w:pStyle w:val="TAC"/>
              <w:rPr>
                <w:ins w:id="1155" w:author="Dorin PANAITOPOL" w:date="2024-05-07T13:56:00Z"/>
              </w:rPr>
            </w:pPr>
            <w:ins w:id="1156" w:author="Dorin PANAITOPOL" w:date="2024-05-07T14:10:00Z">
              <w:r>
                <w:t>9.7</w:t>
              </w:r>
            </w:ins>
          </w:p>
        </w:tc>
      </w:tr>
      <w:tr w:rsidR="00F5435A" w:rsidRPr="00F95B02" w14:paraId="546CF743" w14:textId="77777777" w:rsidTr="00F5435A">
        <w:trPr>
          <w:cantSplit/>
          <w:jc w:val="center"/>
          <w:ins w:id="1157" w:author="Dorin PANAITOPOL" w:date="2024-05-07T13:56:00Z"/>
        </w:trPr>
        <w:tc>
          <w:tcPr>
            <w:tcW w:w="9497" w:type="dxa"/>
            <w:gridSpan w:val="5"/>
            <w:shd w:val="clear" w:color="auto" w:fill="auto"/>
          </w:tcPr>
          <w:p w14:paraId="6F68C65E" w14:textId="23053280" w:rsidR="00F5435A" w:rsidRPr="00F95B02" w:rsidRDefault="00F5435A" w:rsidP="00E575C9">
            <w:pPr>
              <w:pStyle w:val="TAN"/>
              <w:rPr>
                <w:ins w:id="1158" w:author="Dorin PANAITOPOL" w:date="2024-05-07T13:56:00Z"/>
              </w:rPr>
            </w:pPr>
            <w:ins w:id="1159" w:author="Dorin PANAITOPOL" w:date="2024-05-07T13:56: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ins>
            <w:ins w:id="1160" w:author="Dorin PANAITOPOL" w:date="2024-05-07T13:57:00Z">
              <w:r>
                <w:rPr>
                  <w:i/>
                </w:rPr>
                <w:t>SAN</w:t>
              </w:r>
            </w:ins>
            <w:ins w:id="1161" w:author="Dorin PANAITOPOL" w:date="2024-05-07T13:56:00Z">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218EFEE2" w14:textId="77777777" w:rsidR="00F5435A" w:rsidRPr="00F95B02" w:rsidRDefault="00F5435A" w:rsidP="00E575C9">
            <w:pPr>
              <w:pStyle w:val="TAN"/>
              <w:rPr>
                <w:ins w:id="1162" w:author="Dorin PANAITOPOL" w:date="2024-05-07T13:56:00Z"/>
                <w:rFonts w:cs="v5.0.0"/>
              </w:rPr>
            </w:pPr>
            <w:ins w:id="1163" w:author="Dorin PANAITOPOL" w:date="2024-05-07T13:56: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05D4EBF6" w14:textId="77777777" w:rsidR="00F5435A" w:rsidRPr="00F95B02" w:rsidRDefault="00F5435A" w:rsidP="00E575C9">
            <w:pPr>
              <w:pStyle w:val="TAN"/>
              <w:ind w:left="0" w:firstLine="0"/>
              <w:rPr>
                <w:ins w:id="1164" w:author="Dorin PANAITOPOL" w:date="2024-05-07T13:56:00Z"/>
              </w:rPr>
            </w:pPr>
          </w:p>
        </w:tc>
      </w:tr>
    </w:tbl>
    <w:p w14:paraId="0C2EB5B4" w14:textId="77777777" w:rsidR="00F5435A" w:rsidRPr="00E43925" w:rsidRDefault="00F5435A" w:rsidP="00D92615">
      <w:pPr>
        <w:overflowPunct w:val="0"/>
        <w:autoSpaceDE w:val="0"/>
        <w:autoSpaceDN w:val="0"/>
        <w:adjustRightInd w:val="0"/>
        <w:textAlignment w:val="baseline"/>
        <w:rPr>
          <w:ins w:id="1165" w:author="Dorin PANAITOPOL" w:date="2024-05-07T13:48:00Z"/>
          <w:lang w:eastAsia="en-GB"/>
        </w:rPr>
      </w:pPr>
    </w:p>
    <w:p w14:paraId="72034A0E" w14:textId="2BDB2B3F" w:rsidR="00D92615" w:rsidRPr="00F5435A" w:rsidRDefault="00D92615" w:rsidP="00F5435A">
      <w:pPr>
        <w:keepNext/>
        <w:keepLines/>
        <w:overflowPunct w:val="0"/>
        <w:autoSpaceDE w:val="0"/>
        <w:autoSpaceDN w:val="0"/>
        <w:adjustRightInd w:val="0"/>
        <w:spacing w:before="60"/>
        <w:jc w:val="center"/>
        <w:textAlignment w:val="baseline"/>
        <w:rPr>
          <w:ins w:id="1166" w:author="Dorin PANAITOPOL" w:date="2024-05-07T13:48:00Z"/>
          <w:rFonts w:ascii="Arial" w:hAnsi="Arial"/>
          <w:b/>
          <w:lang w:eastAsia="zh-CN"/>
        </w:rPr>
      </w:pPr>
      <w:ins w:id="1167" w:author="Dorin PANAITOPOL" w:date="2024-05-07T13:48:00Z">
        <w:r w:rsidRPr="00E43925">
          <w:rPr>
            <w:rFonts w:ascii="Arial" w:hAnsi="Arial"/>
            <w:b/>
            <w:lang w:eastAsia="en-GB"/>
          </w:rPr>
          <w:t>Table 9.7.3.5</w:t>
        </w:r>
      </w:ins>
      <w:ins w:id="1168" w:author="Dorin PANAITOPOL" w:date="2024-05-07T13:53:00Z">
        <w:r w:rsidR="00EB0706">
          <w:rPr>
            <w:rFonts w:ascii="Arial" w:hAnsi="Arial"/>
            <w:b/>
            <w:lang w:eastAsia="en-GB"/>
          </w:rPr>
          <w:t>.2</w:t>
        </w:r>
      </w:ins>
      <w:ins w:id="1169" w:author="Dorin PANAITOPOL" w:date="2024-05-07T13:48:00Z">
        <w:r w:rsidRPr="00E43925">
          <w:rPr>
            <w:rFonts w:ascii="Arial" w:hAnsi="Arial"/>
            <w:b/>
            <w:lang w:eastAsia="en-GB"/>
          </w:rPr>
          <w:t>-</w:t>
        </w:r>
        <w:r w:rsidRPr="00E43925">
          <w:rPr>
            <w:rFonts w:ascii="Arial" w:hAnsi="Arial" w:hint="eastAsia"/>
            <w:b/>
            <w:lang w:eastAsia="zh-CN"/>
          </w:rPr>
          <w:t>2</w:t>
        </w:r>
        <w:r w:rsidRPr="00E43925">
          <w:rPr>
            <w:rFonts w:ascii="Arial" w:hAnsi="Arial"/>
            <w:b/>
            <w:lang w:eastAsia="en-GB"/>
          </w:rPr>
          <w:t xml:space="preserve">: </w:t>
        </w:r>
        <w:r w:rsidR="00EB0706">
          <w:rPr>
            <w:rFonts w:ascii="Arial" w:hAnsi="Arial"/>
            <w:b/>
            <w:i/>
            <w:lang w:eastAsia="en-GB"/>
          </w:rPr>
          <w:t xml:space="preserve">SAN type </w:t>
        </w:r>
      </w:ins>
      <w:ins w:id="1170" w:author="Dorin PANAITOPOL" w:date="2024-05-07T13:54:00Z">
        <w:r w:rsidR="00EB0706">
          <w:rPr>
            <w:rFonts w:ascii="Arial" w:hAnsi="Arial"/>
            <w:b/>
            <w:i/>
            <w:lang w:eastAsia="en-GB"/>
          </w:rPr>
          <w:t>2</w:t>
        </w:r>
      </w:ins>
      <w:ins w:id="1171" w:author="Dorin PANAITOPOL" w:date="2024-05-07T13:48:00Z">
        <w:r w:rsidRPr="00D92615">
          <w:rPr>
            <w:rFonts w:ascii="Arial" w:hAnsi="Arial"/>
            <w:b/>
            <w:i/>
            <w:lang w:eastAsia="en-GB"/>
          </w:rPr>
          <w:t>-</w:t>
        </w:r>
        <w:r>
          <w:rPr>
            <w:rFonts w:ascii="Arial" w:hAnsi="Arial"/>
            <w:b/>
            <w:i/>
            <w:lang w:eastAsia="en-GB"/>
          </w:rPr>
          <w:t>O</w:t>
        </w:r>
        <w:r w:rsidRPr="00E43925">
          <w:rPr>
            <w:rFonts w:ascii="Arial" w:hAnsi="Arial"/>
            <w:b/>
            <w:lang w:eastAsia="en-GB"/>
          </w:rPr>
          <w:t xml:space="preserve"> ACLR limit</w:t>
        </w:r>
        <w:r w:rsidRPr="00E43925">
          <w:rPr>
            <w:rFonts w:ascii="Arial" w:hAnsi="Arial" w:hint="eastAsia"/>
            <w:b/>
            <w:lang w:eastAsia="zh-CN"/>
          </w:rPr>
          <w:t xml:space="preserve"> for LEO</w:t>
        </w:r>
        <w:r w:rsidRPr="00E43925">
          <w:rPr>
            <w:rFonts w:ascii="Arial" w:hAnsi="Arial"/>
            <w:b/>
            <w:lang w:eastAsia="zh-CN"/>
          </w:rPr>
          <w:t xml:space="preserve"> class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126"/>
        <w:gridCol w:w="1985"/>
        <w:gridCol w:w="2126"/>
        <w:gridCol w:w="992"/>
      </w:tblGrid>
      <w:tr w:rsidR="00F5435A" w:rsidRPr="00F95B02" w14:paraId="213E7E7E" w14:textId="77777777" w:rsidTr="00F5435A">
        <w:trPr>
          <w:cantSplit/>
          <w:jc w:val="center"/>
          <w:ins w:id="1172" w:author="Dorin PANAITOPOL" w:date="2024-05-07T13:58:00Z"/>
        </w:trPr>
        <w:tc>
          <w:tcPr>
            <w:tcW w:w="2126" w:type="dxa"/>
            <w:tcBorders>
              <w:bottom w:val="single" w:sz="4" w:space="0" w:color="auto"/>
            </w:tcBorders>
            <w:shd w:val="clear" w:color="auto" w:fill="auto"/>
          </w:tcPr>
          <w:p w14:paraId="474B0B0F" w14:textId="77777777" w:rsidR="00F5435A" w:rsidRPr="00F95B02" w:rsidRDefault="00F5435A" w:rsidP="00E575C9">
            <w:pPr>
              <w:pStyle w:val="TAH"/>
              <w:rPr>
                <w:ins w:id="1173" w:author="Dorin PANAITOPOL" w:date="2024-05-07T13:58:00Z"/>
              </w:rPr>
            </w:pPr>
            <w:ins w:id="1174" w:author="Dorin PANAITOPOL" w:date="2024-05-07T13:58: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24F40C4D" w14:textId="77777777" w:rsidR="00F5435A" w:rsidRPr="00F95B02" w:rsidRDefault="00F5435A" w:rsidP="00E575C9">
            <w:pPr>
              <w:pStyle w:val="TAH"/>
              <w:rPr>
                <w:ins w:id="1175" w:author="Dorin PANAITOPOL" w:date="2024-05-07T13:58:00Z"/>
              </w:rPr>
            </w:pPr>
            <w:proofErr w:type="spellStart"/>
            <w:ins w:id="1176" w:author="Dorin PANAITOPOL" w:date="2024-05-07T13:58: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26" w:type="dxa"/>
            <w:tcBorders>
              <w:bottom w:val="single" w:sz="4" w:space="0" w:color="auto"/>
            </w:tcBorders>
            <w:shd w:val="clear" w:color="auto" w:fill="auto"/>
          </w:tcPr>
          <w:p w14:paraId="4188B53F" w14:textId="77777777" w:rsidR="00F5435A" w:rsidRPr="00F95B02" w:rsidRDefault="00F5435A" w:rsidP="00E575C9">
            <w:pPr>
              <w:pStyle w:val="TAH"/>
              <w:rPr>
                <w:ins w:id="1177" w:author="Dorin PANAITOPOL" w:date="2024-05-07T13:58:00Z"/>
              </w:rPr>
            </w:pPr>
            <w:ins w:id="1178" w:author="Dorin PANAITOPOL" w:date="2024-05-07T13:58: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985" w:type="dxa"/>
            <w:tcBorders>
              <w:bottom w:val="single" w:sz="4" w:space="0" w:color="auto"/>
            </w:tcBorders>
            <w:shd w:val="clear" w:color="auto" w:fill="auto"/>
          </w:tcPr>
          <w:p w14:paraId="349E1278" w14:textId="77777777" w:rsidR="00F5435A" w:rsidRPr="00F95B02" w:rsidRDefault="00F5435A" w:rsidP="00E575C9">
            <w:pPr>
              <w:pStyle w:val="TAH"/>
              <w:rPr>
                <w:ins w:id="1179" w:author="Dorin PANAITOPOL" w:date="2024-05-07T13:58:00Z"/>
              </w:rPr>
            </w:pPr>
            <w:ins w:id="1180" w:author="Dorin PANAITOPOL" w:date="2024-05-07T13:58:00Z">
              <w:r w:rsidRPr="00F95B02">
                <w:t>Assumed adjacent channel carrier</w:t>
              </w:r>
            </w:ins>
          </w:p>
        </w:tc>
        <w:tc>
          <w:tcPr>
            <w:tcW w:w="2126" w:type="dxa"/>
            <w:tcBorders>
              <w:bottom w:val="single" w:sz="4" w:space="0" w:color="auto"/>
            </w:tcBorders>
            <w:shd w:val="clear" w:color="auto" w:fill="auto"/>
          </w:tcPr>
          <w:p w14:paraId="2F37649B" w14:textId="77777777" w:rsidR="00F5435A" w:rsidRPr="00F95B02" w:rsidRDefault="00F5435A" w:rsidP="00E575C9">
            <w:pPr>
              <w:pStyle w:val="TAH"/>
              <w:rPr>
                <w:ins w:id="1181" w:author="Dorin PANAITOPOL" w:date="2024-05-07T13:58:00Z"/>
              </w:rPr>
            </w:pPr>
            <w:ins w:id="1182" w:author="Dorin PANAITOPOL" w:date="2024-05-07T13:58:00Z">
              <w:r w:rsidRPr="00F95B02">
                <w:t>Filter on the adjacent channel frequency and corresponding filter bandwidth</w:t>
              </w:r>
            </w:ins>
          </w:p>
        </w:tc>
        <w:tc>
          <w:tcPr>
            <w:tcW w:w="992" w:type="dxa"/>
            <w:tcBorders>
              <w:bottom w:val="single" w:sz="4" w:space="0" w:color="auto"/>
            </w:tcBorders>
            <w:shd w:val="clear" w:color="auto" w:fill="auto"/>
          </w:tcPr>
          <w:p w14:paraId="7B1B4E12" w14:textId="77777777" w:rsidR="00F5435A" w:rsidRPr="00F95B02" w:rsidRDefault="00F5435A" w:rsidP="00E575C9">
            <w:pPr>
              <w:pStyle w:val="TAH"/>
              <w:rPr>
                <w:ins w:id="1183" w:author="Dorin PANAITOPOL" w:date="2024-05-07T13:58:00Z"/>
              </w:rPr>
            </w:pPr>
            <w:ins w:id="1184" w:author="Dorin PANAITOPOL" w:date="2024-05-07T13:58:00Z">
              <w:r w:rsidRPr="00F95B02">
                <w:t>ACLR limit</w:t>
              </w:r>
            </w:ins>
          </w:p>
          <w:p w14:paraId="618EF87B" w14:textId="77777777" w:rsidR="00F5435A" w:rsidRPr="00F95B02" w:rsidRDefault="00F5435A" w:rsidP="00E575C9">
            <w:pPr>
              <w:pStyle w:val="TAH"/>
              <w:rPr>
                <w:ins w:id="1185" w:author="Dorin PANAITOPOL" w:date="2024-05-07T13:58:00Z"/>
              </w:rPr>
            </w:pPr>
            <w:ins w:id="1186" w:author="Dorin PANAITOPOL" w:date="2024-05-07T13:58:00Z">
              <w:r w:rsidRPr="00F95B02">
                <w:t>(dB)</w:t>
              </w:r>
            </w:ins>
          </w:p>
          <w:p w14:paraId="44DF6EE9" w14:textId="77777777" w:rsidR="00F5435A" w:rsidRPr="00F95B02" w:rsidRDefault="00F5435A" w:rsidP="00E575C9">
            <w:pPr>
              <w:pStyle w:val="TAC"/>
              <w:rPr>
                <w:ins w:id="1187" w:author="Dorin PANAITOPOL" w:date="2024-05-07T13:58:00Z"/>
              </w:rPr>
            </w:pPr>
          </w:p>
          <w:p w14:paraId="4AAEAD85" w14:textId="77777777" w:rsidR="00F5435A" w:rsidRPr="00F95B02" w:rsidRDefault="00F5435A" w:rsidP="00E575C9">
            <w:pPr>
              <w:pStyle w:val="TAC"/>
              <w:rPr>
                <w:ins w:id="1188" w:author="Dorin PANAITOPOL" w:date="2024-05-07T13:58:00Z"/>
              </w:rPr>
            </w:pPr>
          </w:p>
          <w:p w14:paraId="2A43AF18" w14:textId="77777777" w:rsidR="00F5435A" w:rsidRPr="00F95B02" w:rsidRDefault="00F5435A" w:rsidP="00E575C9">
            <w:pPr>
              <w:pStyle w:val="TAC"/>
              <w:rPr>
                <w:ins w:id="1189" w:author="Dorin PANAITOPOL" w:date="2024-05-07T13:58:00Z"/>
              </w:rPr>
            </w:pPr>
          </w:p>
          <w:p w14:paraId="01A0F527" w14:textId="77777777" w:rsidR="00F5435A" w:rsidRPr="00F95B02" w:rsidRDefault="00F5435A" w:rsidP="00E575C9">
            <w:pPr>
              <w:pStyle w:val="TAC"/>
              <w:rPr>
                <w:ins w:id="1190" w:author="Dorin PANAITOPOL" w:date="2024-05-07T13:58:00Z"/>
              </w:rPr>
            </w:pPr>
          </w:p>
          <w:p w14:paraId="16E98CF2" w14:textId="77777777" w:rsidR="00F5435A" w:rsidRPr="00F95B02" w:rsidRDefault="00F5435A" w:rsidP="00E575C9">
            <w:pPr>
              <w:pStyle w:val="TAC"/>
              <w:rPr>
                <w:ins w:id="1191" w:author="Dorin PANAITOPOL" w:date="2024-05-07T13:58:00Z"/>
              </w:rPr>
            </w:pPr>
          </w:p>
          <w:p w14:paraId="18D0E71A" w14:textId="77777777" w:rsidR="00F5435A" w:rsidRPr="00F95B02" w:rsidRDefault="00F5435A" w:rsidP="00E575C9">
            <w:pPr>
              <w:pStyle w:val="TAC"/>
              <w:rPr>
                <w:ins w:id="1192" w:author="Dorin PANAITOPOL" w:date="2024-05-07T13:58:00Z"/>
              </w:rPr>
            </w:pPr>
          </w:p>
        </w:tc>
      </w:tr>
      <w:tr w:rsidR="00F5435A" w:rsidRPr="00F95B02" w14:paraId="39517724" w14:textId="77777777" w:rsidTr="00F5435A">
        <w:trPr>
          <w:cantSplit/>
          <w:jc w:val="center"/>
          <w:ins w:id="1193" w:author="Dorin PANAITOPOL" w:date="2024-05-07T13:58:00Z"/>
        </w:trPr>
        <w:tc>
          <w:tcPr>
            <w:tcW w:w="2126" w:type="dxa"/>
            <w:shd w:val="clear" w:color="auto" w:fill="auto"/>
            <w:vAlign w:val="center"/>
          </w:tcPr>
          <w:p w14:paraId="75875FC8" w14:textId="77777777" w:rsidR="00F5435A" w:rsidRPr="00F95B02" w:rsidRDefault="00F5435A" w:rsidP="00E575C9">
            <w:pPr>
              <w:pStyle w:val="TAC"/>
              <w:rPr>
                <w:ins w:id="1194" w:author="Dorin PANAITOPOL" w:date="2024-05-07T13:58:00Z"/>
              </w:rPr>
            </w:pPr>
            <w:ins w:id="1195" w:author="Dorin PANAITOPOL" w:date="2024-05-07T13:58:00Z">
              <w:r w:rsidRPr="00F95B02">
                <w:t>50, 100, 200, 400</w:t>
              </w:r>
            </w:ins>
          </w:p>
        </w:tc>
        <w:tc>
          <w:tcPr>
            <w:tcW w:w="2126" w:type="dxa"/>
            <w:shd w:val="clear" w:color="auto" w:fill="auto"/>
            <w:vAlign w:val="center"/>
          </w:tcPr>
          <w:p w14:paraId="65726018" w14:textId="77777777" w:rsidR="00F5435A" w:rsidRPr="00F95B02" w:rsidRDefault="00F5435A" w:rsidP="00E575C9">
            <w:pPr>
              <w:pStyle w:val="TAC"/>
              <w:rPr>
                <w:ins w:id="1196" w:author="Dorin PANAITOPOL" w:date="2024-05-07T13:58:00Z"/>
              </w:rPr>
            </w:pPr>
            <w:proofErr w:type="spellStart"/>
            <w:ins w:id="1197" w:author="Dorin PANAITOPOL" w:date="2024-05-07T13:58:00Z">
              <w:r w:rsidRPr="00F95B02">
                <w:t>BW</w:t>
              </w:r>
              <w:r w:rsidRPr="00F95B02">
                <w:rPr>
                  <w:vertAlign w:val="subscript"/>
                </w:rPr>
                <w:t>Channel</w:t>
              </w:r>
              <w:proofErr w:type="spellEnd"/>
            </w:ins>
          </w:p>
        </w:tc>
        <w:tc>
          <w:tcPr>
            <w:tcW w:w="1985" w:type="dxa"/>
            <w:shd w:val="clear" w:color="auto" w:fill="auto"/>
            <w:vAlign w:val="center"/>
          </w:tcPr>
          <w:p w14:paraId="6FDD789E" w14:textId="77777777" w:rsidR="00F5435A" w:rsidRPr="00F95B02" w:rsidRDefault="00F5435A" w:rsidP="00E575C9">
            <w:pPr>
              <w:pStyle w:val="TAC"/>
              <w:rPr>
                <w:ins w:id="1198" w:author="Dorin PANAITOPOL" w:date="2024-05-07T13:58:00Z"/>
              </w:rPr>
            </w:pPr>
            <w:ins w:id="1199" w:author="Dorin PANAITOPOL" w:date="2024-05-07T13:58:00Z">
              <w:r w:rsidRPr="00F95B02">
                <w:t>NR of same BW (Note 2)</w:t>
              </w:r>
            </w:ins>
          </w:p>
        </w:tc>
        <w:tc>
          <w:tcPr>
            <w:tcW w:w="2126" w:type="dxa"/>
            <w:shd w:val="clear" w:color="auto" w:fill="auto"/>
            <w:vAlign w:val="center"/>
          </w:tcPr>
          <w:p w14:paraId="1E6947ED" w14:textId="77777777" w:rsidR="00F5435A" w:rsidRPr="00F95B02" w:rsidRDefault="00F5435A" w:rsidP="00E575C9">
            <w:pPr>
              <w:pStyle w:val="TAC"/>
              <w:rPr>
                <w:ins w:id="1200" w:author="Dorin PANAITOPOL" w:date="2024-05-07T13:58:00Z"/>
              </w:rPr>
            </w:pPr>
            <w:ins w:id="1201" w:author="Dorin PANAITOPOL" w:date="2024-05-07T13:58: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92" w:type="dxa"/>
            <w:shd w:val="clear" w:color="auto" w:fill="auto"/>
            <w:vAlign w:val="center"/>
          </w:tcPr>
          <w:p w14:paraId="47F912C2" w14:textId="69B9F4F9" w:rsidR="00F5435A" w:rsidRPr="00F95B02" w:rsidRDefault="00447CE1" w:rsidP="00E575C9">
            <w:pPr>
              <w:pStyle w:val="TAC"/>
              <w:rPr>
                <w:ins w:id="1202" w:author="Dorin PANAITOPOL" w:date="2024-05-07T13:58:00Z"/>
              </w:rPr>
            </w:pPr>
            <w:ins w:id="1203" w:author="Dorin PANAITOPOL" w:date="2024-05-07T14:09:00Z">
              <w:r>
                <w:t>9.7</w:t>
              </w:r>
            </w:ins>
          </w:p>
        </w:tc>
      </w:tr>
      <w:tr w:rsidR="00F5435A" w:rsidRPr="00F95B02" w14:paraId="05F9BEE4" w14:textId="77777777" w:rsidTr="00F5435A">
        <w:trPr>
          <w:cantSplit/>
          <w:jc w:val="center"/>
          <w:ins w:id="1204" w:author="Dorin PANAITOPOL" w:date="2024-05-07T13:58:00Z"/>
        </w:trPr>
        <w:tc>
          <w:tcPr>
            <w:tcW w:w="9355" w:type="dxa"/>
            <w:gridSpan w:val="5"/>
            <w:shd w:val="clear" w:color="auto" w:fill="auto"/>
          </w:tcPr>
          <w:p w14:paraId="055471AE" w14:textId="424FC26B" w:rsidR="00F5435A" w:rsidRPr="00F95B02" w:rsidRDefault="00F5435A" w:rsidP="00E575C9">
            <w:pPr>
              <w:pStyle w:val="TAN"/>
              <w:rPr>
                <w:ins w:id="1205" w:author="Dorin PANAITOPOL" w:date="2024-05-07T13:58:00Z"/>
              </w:rPr>
            </w:pPr>
            <w:ins w:id="1206" w:author="Dorin PANAITOPOL" w:date="2024-05-07T13:58: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Pr>
                  <w:i/>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1399CC46" w14:textId="77777777" w:rsidR="00F5435A" w:rsidRPr="00F95B02" w:rsidRDefault="00F5435A" w:rsidP="00E575C9">
            <w:pPr>
              <w:pStyle w:val="TAN"/>
              <w:rPr>
                <w:ins w:id="1207" w:author="Dorin PANAITOPOL" w:date="2024-05-07T13:58:00Z"/>
                <w:rFonts w:cs="v5.0.0"/>
              </w:rPr>
            </w:pPr>
            <w:ins w:id="1208" w:author="Dorin PANAITOPOL" w:date="2024-05-07T13:58: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0E3E456A" w14:textId="77777777" w:rsidR="00F5435A" w:rsidRPr="00F95B02" w:rsidRDefault="00F5435A" w:rsidP="00E575C9">
            <w:pPr>
              <w:pStyle w:val="TAN"/>
              <w:ind w:left="0" w:firstLine="0"/>
              <w:rPr>
                <w:ins w:id="1209" w:author="Dorin PANAITOPOL" w:date="2024-05-07T13:58:00Z"/>
              </w:rPr>
            </w:pPr>
          </w:p>
        </w:tc>
      </w:tr>
    </w:tbl>
    <w:p w14:paraId="58D29290" w14:textId="39BC1884" w:rsidR="00E43925" w:rsidRPr="00E43925" w:rsidRDefault="00E43925" w:rsidP="00E43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5656C08E" w14:textId="77777777" w:rsidR="00730390" w:rsidRPr="00F1441A" w:rsidRDefault="00730390" w:rsidP="00730390">
      <w:pPr>
        <w:pStyle w:val="Titre2"/>
        <w:rPr>
          <w:color w:val="FF0000"/>
        </w:rPr>
      </w:pPr>
      <w:r w:rsidRPr="00F1441A">
        <w:rPr>
          <w:color w:val="FF0000"/>
        </w:rPr>
        <w:t xml:space="preserve">-------- </w:t>
      </w:r>
      <w:proofErr w:type="gramStart"/>
      <w:r>
        <w:rPr>
          <w:color w:val="FF0000"/>
        </w:rPr>
        <w:t>end</w:t>
      </w:r>
      <w:proofErr w:type="gramEnd"/>
      <w:r w:rsidRPr="00F1441A">
        <w:rPr>
          <w:color w:val="FF0000"/>
        </w:rPr>
        <w:t xml:space="preserve"> of change ---------</w:t>
      </w:r>
    </w:p>
    <w:p w14:paraId="5DB07A75" w14:textId="77777777" w:rsidR="00730390" w:rsidRDefault="00730390">
      <w:pPr>
        <w:rPr>
          <w:noProof/>
        </w:rPr>
      </w:pPr>
    </w:p>
    <w:sectPr w:rsidR="007303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61C" w16cex:dateUtc="2024-04-03T14:45:00Z"/>
  <w16cex:commentExtensible w16cex:durableId="29B80A2B" w16cex:dateUtc="2024-04-03T15:02:00Z"/>
  <w16cex:commentExtensible w16cex:durableId="29B806A2" w16cex:dateUtc="2024-04-03T14:47:00Z"/>
  <w16cex:commentExtensible w16cex:durableId="29B80938" w16cex:dateUtc="2024-04-03T14:58:00Z"/>
  <w16cex:commentExtensible w16cex:durableId="29B807F6" w16cex:dateUtc="2024-04-03T14:53:00Z"/>
  <w16cex:commentExtensible w16cex:durableId="29B80872" w16cex:dateUtc="2024-04-03T14:55:00Z"/>
  <w16cex:commentExtensible w16cex:durableId="29B80B9F" w16cex:dateUtc="2024-04-03T15:08:00Z"/>
  <w16cex:commentExtensible w16cex:durableId="29B82792" w16cex:dateUtc="2024-04-03T17:08:00Z"/>
  <w16cex:commentExtensible w16cex:durableId="29BEF56E" w16cex:dateUtc="2024-04-08T20:59:00Z"/>
  <w16cex:commentExtensible w16cex:durableId="29BEF58D" w16cex:dateUtc="2024-04-08T2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3EFEDD" w16cid:durableId="29B8061C"/>
  <w16cid:commentId w16cid:paraId="148D9FA3" w16cid:durableId="29B80A2B"/>
  <w16cid:commentId w16cid:paraId="186CC0F7" w16cid:durableId="29B806A2"/>
  <w16cid:commentId w16cid:paraId="0C5C90CD" w16cid:durableId="29B80938"/>
  <w16cid:commentId w16cid:paraId="0405E21A" w16cid:durableId="29B807F6"/>
  <w16cid:commentId w16cid:paraId="2E785D95" w16cid:durableId="29B80872"/>
  <w16cid:commentId w16cid:paraId="1C36F88D" w16cid:durableId="29B80B9F"/>
  <w16cid:commentId w16cid:paraId="44184399" w16cid:durableId="29B82792"/>
  <w16cid:commentId w16cid:paraId="7EE30A3A" w16cid:durableId="29BEF56E"/>
  <w16cid:commentId w16cid:paraId="461D7798" w16cid:durableId="29BEF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75FDA" w14:textId="77777777" w:rsidR="00F16FA5" w:rsidRDefault="00F16FA5">
      <w:r>
        <w:separator/>
      </w:r>
    </w:p>
  </w:endnote>
  <w:endnote w:type="continuationSeparator" w:id="0">
    <w:p w14:paraId="5D047C95" w14:textId="77777777" w:rsidR="00F16FA5" w:rsidRDefault="00F1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8C9A5" w14:textId="77777777" w:rsidR="00F16FA5" w:rsidRDefault="00F16FA5">
      <w:r>
        <w:separator/>
      </w:r>
    </w:p>
  </w:footnote>
  <w:footnote w:type="continuationSeparator" w:id="0">
    <w:p w14:paraId="0CF35A93" w14:textId="77777777" w:rsidR="00F16FA5" w:rsidRDefault="00F16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23191B"/>
    <w:multiLevelType w:val="hybridMultilevel"/>
    <w:tmpl w:val="F790E3A2"/>
    <w:lvl w:ilvl="0" w:tplc="2C82031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9D"/>
    <w:rsid w:val="00022E4A"/>
    <w:rsid w:val="00026D08"/>
    <w:rsid w:val="000361A4"/>
    <w:rsid w:val="00036C0A"/>
    <w:rsid w:val="00057C61"/>
    <w:rsid w:val="00067811"/>
    <w:rsid w:val="00070E09"/>
    <w:rsid w:val="00073372"/>
    <w:rsid w:val="000A4906"/>
    <w:rsid w:val="000A6394"/>
    <w:rsid w:val="000A68B6"/>
    <w:rsid w:val="000A7F34"/>
    <w:rsid w:val="000B7FED"/>
    <w:rsid w:val="000C038A"/>
    <w:rsid w:val="000C100F"/>
    <w:rsid w:val="000C4DB1"/>
    <w:rsid w:val="000C6598"/>
    <w:rsid w:val="000C6A6C"/>
    <w:rsid w:val="000D44B3"/>
    <w:rsid w:val="000D652F"/>
    <w:rsid w:val="000E432F"/>
    <w:rsid w:val="00107114"/>
    <w:rsid w:val="0012013E"/>
    <w:rsid w:val="00120256"/>
    <w:rsid w:val="001210CE"/>
    <w:rsid w:val="00144209"/>
    <w:rsid w:val="0014592F"/>
    <w:rsid w:val="00145D43"/>
    <w:rsid w:val="00180462"/>
    <w:rsid w:val="00182CD3"/>
    <w:rsid w:val="00192C46"/>
    <w:rsid w:val="001A08B3"/>
    <w:rsid w:val="001A7B60"/>
    <w:rsid w:val="001B12B1"/>
    <w:rsid w:val="001B52F0"/>
    <w:rsid w:val="001B7A65"/>
    <w:rsid w:val="001E41F3"/>
    <w:rsid w:val="001F145E"/>
    <w:rsid w:val="001F16D3"/>
    <w:rsid w:val="00205F83"/>
    <w:rsid w:val="0021376D"/>
    <w:rsid w:val="00223E80"/>
    <w:rsid w:val="0026004D"/>
    <w:rsid w:val="002624AE"/>
    <w:rsid w:val="002640DD"/>
    <w:rsid w:val="00275D12"/>
    <w:rsid w:val="00284FEB"/>
    <w:rsid w:val="002860C4"/>
    <w:rsid w:val="00291129"/>
    <w:rsid w:val="002A6A2A"/>
    <w:rsid w:val="002B0854"/>
    <w:rsid w:val="002B2D9C"/>
    <w:rsid w:val="002B5741"/>
    <w:rsid w:val="002E472E"/>
    <w:rsid w:val="00300B3C"/>
    <w:rsid w:val="00305409"/>
    <w:rsid w:val="00327F82"/>
    <w:rsid w:val="00330D8F"/>
    <w:rsid w:val="003325DB"/>
    <w:rsid w:val="00340293"/>
    <w:rsid w:val="00344301"/>
    <w:rsid w:val="00346174"/>
    <w:rsid w:val="00346703"/>
    <w:rsid w:val="00354B1D"/>
    <w:rsid w:val="003574D3"/>
    <w:rsid w:val="003578C5"/>
    <w:rsid w:val="003609EF"/>
    <w:rsid w:val="0036231A"/>
    <w:rsid w:val="00364384"/>
    <w:rsid w:val="00374DD4"/>
    <w:rsid w:val="003A687E"/>
    <w:rsid w:val="003B408D"/>
    <w:rsid w:val="003B4E9C"/>
    <w:rsid w:val="003D1A3F"/>
    <w:rsid w:val="003D2FE1"/>
    <w:rsid w:val="003E0274"/>
    <w:rsid w:val="003E1A36"/>
    <w:rsid w:val="00407543"/>
    <w:rsid w:val="00410371"/>
    <w:rsid w:val="00413511"/>
    <w:rsid w:val="004242F1"/>
    <w:rsid w:val="00432369"/>
    <w:rsid w:val="00447CE1"/>
    <w:rsid w:val="004530E7"/>
    <w:rsid w:val="004564FB"/>
    <w:rsid w:val="004576F7"/>
    <w:rsid w:val="00461A63"/>
    <w:rsid w:val="00471042"/>
    <w:rsid w:val="00485795"/>
    <w:rsid w:val="00496AB3"/>
    <w:rsid w:val="004B4FE7"/>
    <w:rsid w:val="004B75B7"/>
    <w:rsid w:val="004C10D6"/>
    <w:rsid w:val="004C328A"/>
    <w:rsid w:val="004D55F0"/>
    <w:rsid w:val="004E06DF"/>
    <w:rsid w:val="004F00D5"/>
    <w:rsid w:val="004F07D6"/>
    <w:rsid w:val="00512B6F"/>
    <w:rsid w:val="005141D9"/>
    <w:rsid w:val="0051580D"/>
    <w:rsid w:val="00515B4E"/>
    <w:rsid w:val="005446C3"/>
    <w:rsid w:val="00547111"/>
    <w:rsid w:val="0055769A"/>
    <w:rsid w:val="00592D74"/>
    <w:rsid w:val="005B1C2F"/>
    <w:rsid w:val="005C71AB"/>
    <w:rsid w:val="005E2C44"/>
    <w:rsid w:val="005F0719"/>
    <w:rsid w:val="00621188"/>
    <w:rsid w:val="006257ED"/>
    <w:rsid w:val="00653DE4"/>
    <w:rsid w:val="00655A72"/>
    <w:rsid w:val="00665C47"/>
    <w:rsid w:val="00670FE2"/>
    <w:rsid w:val="0067243E"/>
    <w:rsid w:val="00681CF6"/>
    <w:rsid w:val="006937E4"/>
    <w:rsid w:val="00695808"/>
    <w:rsid w:val="006A4A77"/>
    <w:rsid w:val="006A5912"/>
    <w:rsid w:val="006B46FB"/>
    <w:rsid w:val="006B50C5"/>
    <w:rsid w:val="006C37BC"/>
    <w:rsid w:val="006E21FB"/>
    <w:rsid w:val="006F1703"/>
    <w:rsid w:val="006F5363"/>
    <w:rsid w:val="006F6606"/>
    <w:rsid w:val="00712D0E"/>
    <w:rsid w:val="00724E19"/>
    <w:rsid w:val="00730390"/>
    <w:rsid w:val="00736741"/>
    <w:rsid w:val="00745A81"/>
    <w:rsid w:val="007540DF"/>
    <w:rsid w:val="00785369"/>
    <w:rsid w:val="0078799C"/>
    <w:rsid w:val="00792342"/>
    <w:rsid w:val="007977A8"/>
    <w:rsid w:val="007A4505"/>
    <w:rsid w:val="007B2A90"/>
    <w:rsid w:val="007B512A"/>
    <w:rsid w:val="007C2097"/>
    <w:rsid w:val="007D306C"/>
    <w:rsid w:val="007D6A07"/>
    <w:rsid w:val="007F09D1"/>
    <w:rsid w:val="007F1BB0"/>
    <w:rsid w:val="007F7259"/>
    <w:rsid w:val="008040A8"/>
    <w:rsid w:val="008171A3"/>
    <w:rsid w:val="008279FA"/>
    <w:rsid w:val="00857E7A"/>
    <w:rsid w:val="008626E7"/>
    <w:rsid w:val="00870EE7"/>
    <w:rsid w:val="00877E5F"/>
    <w:rsid w:val="0088111E"/>
    <w:rsid w:val="008863B9"/>
    <w:rsid w:val="008958D0"/>
    <w:rsid w:val="008A45A6"/>
    <w:rsid w:val="008B531C"/>
    <w:rsid w:val="008C69D1"/>
    <w:rsid w:val="008D3CCC"/>
    <w:rsid w:val="008F090F"/>
    <w:rsid w:val="008F3789"/>
    <w:rsid w:val="008F686C"/>
    <w:rsid w:val="00906D9A"/>
    <w:rsid w:val="009148DE"/>
    <w:rsid w:val="00927895"/>
    <w:rsid w:val="00930E6A"/>
    <w:rsid w:val="00935147"/>
    <w:rsid w:val="00941E30"/>
    <w:rsid w:val="009523E5"/>
    <w:rsid w:val="009531B0"/>
    <w:rsid w:val="009741B3"/>
    <w:rsid w:val="009777D9"/>
    <w:rsid w:val="00991B88"/>
    <w:rsid w:val="009A0392"/>
    <w:rsid w:val="009A5753"/>
    <w:rsid w:val="009A579D"/>
    <w:rsid w:val="009D3CF0"/>
    <w:rsid w:val="009E2B62"/>
    <w:rsid w:val="009E3297"/>
    <w:rsid w:val="009F734F"/>
    <w:rsid w:val="00A0010B"/>
    <w:rsid w:val="00A001C8"/>
    <w:rsid w:val="00A0462B"/>
    <w:rsid w:val="00A16089"/>
    <w:rsid w:val="00A246B6"/>
    <w:rsid w:val="00A2527B"/>
    <w:rsid w:val="00A464FA"/>
    <w:rsid w:val="00A47E70"/>
    <w:rsid w:val="00A50CF0"/>
    <w:rsid w:val="00A52687"/>
    <w:rsid w:val="00A56C64"/>
    <w:rsid w:val="00A7671C"/>
    <w:rsid w:val="00AA2CBC"/>
    <w:rsid w:val="00AC5820"/>
    <w:rsid w:val="00AD1CD8"/>
    <w:rsid w:val="00AD2E3C"/>
    <w:rsid w:val="00AD7465"/>
    <w:rsid w:val="00B0483C"/>
    <w:rsid w:val="00B171EC"/>
    <w:rsid w:val="00B21F59"/>
    <w:rsid w:val="00B23516"/>
    <w:rsid w:val="00B258BB"/>
    <w:rsid w:val="00B604AF"/>
    <w:rsid w:val="00B67B97"/>
    <w:rsid w:val="00B7180C"/>
    <w:rsid w:val="00B75D49"/>
    <w:rsid w:val="00B7789B"/>
    <w:rsid w:val="00B90105"/>
    <w:rsid w:val="00B9601D"/>
    <w:rsid w:val="00B968C8"/>
    <w:rsid w:val="00BA0E36"/>
    <w:rsid w:val="00BA3EC5"/>
    <w:rsid w:val="00BA51D9"/>
    <w:rsid w:val="00BB5DFC"/>
    <w:rsid w:val="00BD03D1"/>
    <w:rsid w:val="00BD279D"/>
    <w:rsid w:val="00BD5187"/>
    <w:rsid w:val="00BD5743"/>
    <w:rsid w:val="00BD6BB8"/>
    <w:rsid w:val="00BE585C"/>
    <w:rsid w:val="00BF2F90"/>
    <w:rsid w:val="00C157BA"/>
    <w:rsid w:val="00C17F18"/>
    <w:rsid w:val="00C346A2"/>
    <w:rsid w:val="00C40D0C"/>
    <w:rsid w:val="00C66BA2"/>
    <w:rsid w:val="00C73CCC"/>
    <w:rsid w:val="00C77D12"/>
    <w:rsid w:val="00C870F6"/>
    <w:rsid w:val="00C91005"/>
    <w:rsid w:val="00C93DD9"/>
    <w:rsid w:val="00C95985"/>
    <w:rsid w:val="00CB1B30"/>
    <w:rsid w:val="00CB6F1B"/>
    <w:rsid w:val="00CB7257"/>
    <w:rsid w:val="00CC0D7E"/>
    <w:rsid w:val="00CC105D"/>
    <w:rsid w:val="00CC19A0"/>
    <w:rsid w:val="00CC5026"/>
    <w:rsid w:val="00CC68D0"/>
    <w:rsid w:val="00CF035E"/>
    <w:rsid w:val="00D00F96"/>
    <w:rsid w:val="00D03F9A"/>
    <w:rsid w:val="00D06639"/>
    <w:rsid w:val="00D06D51"/>
    <w:rsid w:val="00D24991"/>
    <w:rsid w:val="00D262A2"/>
    <w:rsid w:val="00D27DD6"/>
    <w:rsid w:val="00D50255"/>
    <w:rsid w:val="00D63162"/>
    <w:rsid w:val="00D66520"/>
    <w:rsid w:val="00D82ECE"/>
    <w:rsid w:val="00D84AE9"/>
    <w:rsid w:val="00D9124E"/>
    <w:rsid w:val="00D92615"/>
    <w:rsid w:val="00DB4BA1"/>
    <w:rsid w:val="00DD7737"/>
    <w:rsid w:val="00DE34CF"/>
    <w:rsid w:val="00E05946"/>
    <w:rsid w:val="00E13CD5"/>
    <w:rsid w:val="00E13F3D"/>
    <w:rsid w:val="00E34898"/>
    <w:rsid w:val="00E43925"/>
    <w:rsid w:val="00E632E1"/>
    <w:rsid w:val="00EA7126"/>
    <w:rsid w:val="00EB0706"/>
    <w:rsid w:val="00EB09B7"/>
    <w:rsid w:val="00EE0C4C"/>
    <w:rsid w:val="00EE2750"/>
    <w:rsid w:val="00EE7D7C"/>
    <w:rsid w:val="00EF3748"/>
    <w:rsid w:val="00EF5881"/>
    <w:rsid w:val="00F00DBA"/>
    <w:rsid w:val="00F075DB"/>
    <w:rsid w:val="00F12A52"/>
    <w:rsid w:val="00F1441A"/>
    <w:rsid w:val="00F16FA5"/>
    <w:rsid w:val="00F25D98"/>
    <w:rsid w:val="00F300FB"/>
    <w:rsid w:val="00F30DF0"/>
    <w:rsid w:val="00F505D9"/>
    <w:rsid w:val="00F5435A"/>
    <w:rsid w:val="00F66A88"/>
    <w:rsid w:val="00F7354D"/>
    <w:rsid w:val="00F746E0"/>
    <w:rsid w:val="00F762DC"/>
    <w:rsid w:val="00F83B5B"/>
    <w:rsid w:val="00FB044F"/>
    <w:rsid w:val="00FB6386"/>
    <w:rsid w:val="00FE2B49"/>
    <w:rsid w:val="00FE5D9B"/>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E36"/>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uiPriority w:val="99"/>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Titre2Car">
    <w:name w:val="Titre 2 Car"/>
    <w:basedOn w:val="Policepardfaut"/>
    <w:link w:val="Titre2"/>
    <w:rsid w:val="00F1441A"/>
    <w:rPr>
      <w:rFonts w:ascii="Arial" w:hAnsi="Arial"/>
      <w:sz w:val="32"/>
      <w:lang w:val="en-GB" w:eastAsia="en-US"/>
    </w:rPr>
  </w:style>
  <w:style w:type="paragraph" w:styleId="R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 w:type="character" w:customStyle="1" w:styleId="B2Char">
    <w:name w:val="B2 Char"/>
    <w:link w:val="B2"/>
    <w:qFormat/>
    <w:rsid w:val="00073372"/>
    <w:rPr>
      <w:rFonts w:ascii="Times New Roman" w:hAnsi="Times New Roman"/>
      <w:lang w:val="en-GB" w:eastAsia="en-US"/>
    </w:rPr>
  </w:style>
  <w:style w:type="character" w:customStyle="1" w:styleId="Titre5Car">
    <w:name w:val="Titre 5 Car"/>
    <w:basedOn w:val="Policepardfaut"/>
    <w:link w:val="Titre5"/>
    <w:rsid w:val="00B21F59"/>
    <w:rPr>
      <w:rFonts w:ascii="Arial" w:hAnsi="Arial"/>
      <w:sz w:val="22"/>
      <w:lang w:val="en-GB" w:eastAsia="en-US"/>
    </w:rPr>
  </w:style>
  <w:style w:type="character" w:customStyle="1" w:styleId="Titre6Car">
    <w:name w:val="Titre 6 Car"/>
    <w:basedOn w:val="Policepardfaut"/>
    <w:link w:val="Titre6"/>
    <w:rsid w:val="00C40D0C"/>
    <w:rPr>
      <w:rFonts w:ascii="Arial" w:hAnsi="Arial"/>
      <w:lang w:val="en-GB" w:eastAsia="en-US"/>
    </w:rPr>
  </w:style>
  <w:style w:type="paragraph" w:styleId="Paragraphedeliste">
    <w:name w:val="List Paragraph"/>
    <w:basedOn w:val="Normal"/>
    <w:uiPriority w:val="34"/>
    <w:qFormat/>
    <w:rsid w:val="00E63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C8AAE-8095-48BC-9F1C-96CD0C74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2411</Words>
  <Characters>13265</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2</cp:revision>
  <cp:lastPrinted>1899-12-31T23:00:00Z</cp:lastPrinted>
  <dcterms:created xsi:type="dcterms:W3CDTF">2024-05-13T15:29:00Z</dcterms:created>
  <dcterms:modified xsi:type="dcterms:W3CDTF">2024-05-13T15:29:00Z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